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1D36" w14:textId="77777777" w:rsidR="00AA015D" w:rsidRDefault="00AA015D">
      <w:pPr>
        <w:pStyle w:val="Enttegche"/>
      </w:pPr>
      <w:bookmarkStart w:id="0" w:name="_Toc526222885"/>
      <w:bookmarkStart w:id="1" w:name="_Toc526222884"/>
      <w:bookmarkEnd w:id="0"/>
      <w:bookmarkEnd w:id="1"/>
    </w:p>
    <w:p w14:paraId="4D6B8638" w14:textId="77777777" w:rsidR="00AA015D" w:rsidRDefault="00AA015D">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AA015D" w14:paraId="412E37B8" w14:textId="77777777">
        <w:tc>
          <w:tcPr>
            <w:tcW w:w="4606" w:type="dxa"/>
            <w:tcMar>
              <w:top w:w="0" w:type="dxa"/>
              <w:left w:w="108" w:type="dxa"/>
              <w:bottom w:w="0" w:type="dxa"/>
              <w:right w:w="108" w:type="dxa"/>
            </w:tcMar>
          </w:tcPr>
          <w:p w14:paraId="3108F7DF" w14:textId="77777777" w:rsidR="00AA015D" w:rsidRDefault="00D90AF8">
            <w:pPr>
              <w:pStyle w:val="RedaliaNormal"/>
            </w:pPr>
            <w:r>
              <w:rPr>
                <w:rFonts w:cs="Calibri"/>
                <w:noProof/>
              </w:rPr>
              <w:drawing>
                <wp:inline distT="0" distB="0" distL="0" distR="0" wp14:anchorId="7904126E" wp14:editId="2C43F049">
                  <wp:extent cx="1287749" cy="1163116"/>
                  <wp:effectExtent l="0" t="0" r="7651" b="0"/>
                  <wp:docPr id="13982868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7749" cy="1163116"/>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401A0492" w14:textId="77777777" w:rsidR="00AA015D" w:rsidRDefault="00D90AF8">
            <w:pPr>
              <w:pStyle w:val="RedaliaNormal"/>
              <w:jc w:val="right"/>
            </w:pPr>
            <w:r>
              <w:rPr>
                <w:rFonts w:cs="Calibri"/>
                <w:noProof/>
              </w:rPr>
              <w:drawing>
                <wp:inline distT="0" distB="0" distL="0" distR="0" wp14:anchorId="4565F0C5" wp14:editId="72D27DA5">
                  <wp:extent cx="1126449" cy="1272570"/>
                  <wp:effectExtent l="0" t="0" r="0" b="3780"/>
                  <wp:docPr id="728651026"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6449" cy="1272570"/>
                          </a:xfrm>
                          <a:prstGeom prst="rect">
                            <a:avLst/>
                          </a:prstGeom>
                          <a:noFill/>
                          <a:ln>
                            <a:noFill/>
                            <a:prstDash/>
                          </a:ln>
                        </pic:spPr>
                      </pic:pic>
                    </a:graphicData>
                  </a:graphic>
                </wp:inline>
              </w:drawing>
            </w:r>
          </w:p>
        </w:tc>
      </w:tr>
    </w:tbl>
    <w:p w14:paraId="251C7027" w14:textId="77777777" w:rsidR="00AA015D" w:rsidRDefault="00AA015D">
      <w:pPr>
        <w:pStyle w:val="RedaliaNormal"/>
      </w:pPr>
    </w:p>
    <w:p w14:paraId="4F0747A2" w14:textId="77777777" w:rsidR="00AA015D" w:rsidRDefault="00AA015D">
      <w:pPr>
        <w:pStyle w:val="RedaliaNormal"/>
      </w:pPr>
    </w:p>
    <w:p w14:paraId="6553E5EB" w14:textId="77777777" w:rsidR="00AA015D" w:rsidRDefault="00AA015D">
      <w:pPr>
        <w:pStyle w:val="RedaliaNormal"/>
      </w:pPr>
    </w:p>
    <w:p w14:paraId="5EA860EE" w14:textId="77777777" w:rsidR="00AA015D" w:rsidRDefault="00D90AF8">
      <w:pPr>
        <w:pStyle w:val="RedaliaNormal"/>
        <w:jc w:val="right"/>
      </w:pPr>
      <w:r>
        <w:t>Numéro de la consultation : 2026MA000004</w:t>
      </w:r>
    </w:p>
    <w:p w14:paraId="7C9B6E43" w14:textId="77777777" w:rsidR="00AA015D" w:rsidRDefault="00AA015D">
      <w:pPr>
        <w:pStyle w:val="RedaliaNormal"/>
        <w:jc w:val="right"/>
      </w:pPr>
    </w:p>
    <w:p w14:paraId="71E1FE71" w14:textId="77777777" w:rsidR="00AA015D" w:rsidRDefault="00D90AF8">
      <w:pPr>
        <w:pStyle w:val="RedaliaNormal"/>
        <w:jc w:val="right"/>
      </w:pPr>
      <w:r>
        <w:t>Numéro du Contrat : 2026MA000004</w:t>
      </w:r>
    </w:p>
    <w:p w14:paraId="05EB29DE" w14:textId="77777777" w:rsidR="00AA015D" w:rsidRDefault="00AA015D">
      <w:pPr>
        <w:pStyle w:val="RedaliaNormal"/>
        <w:jc w:val="right"/>
      </w:pPr>
    </w:p>
    <w:p w14:paraId="29B1E405" w14:textId="77777777" w:rsidR="00AA015D" w:rsidRDefault="00D90AF8">
      <w:pPr>
        <w:pStyle w:val="RedaliaNormal"/>
        <w:jc w:val="right"/>
      </w:pPr>
      <w:r>
        <w:t>Service :</w:t>
      </w:r>
    </w:p>
    <w:p w14:paraId="28855A67" w14:textId="77777777" w:rsidR="00AA015D" w:rsidRDefault="00D90AF8">
      <w:pPr>
        <w:pStyle w:val="RedaliaNormal"/>
        <w:jc w:val="right"/>
      </w:pPr>
      <w:r>
        <w:t>DR – Océan Indien</w:t>
      </w:r>
    </w:p>
    <w:p w14:paraId="1EE9D8F1" w14:textId="77777777" w:rsidR="00AA015D" w:rsidRDefault="00AA015D">
      <w:pPr>
        <w:pStyle w:val="RedaliaNormal"/>
        <w:jc w:val="right"/>
      </w:pPr>
    </w:p>
    <w:p w14:paraId="0C345FE2" w14:textId="77777777" w:rsidR="00AA015D" w:rsidRDefault="00AA015D">
      <w:pPr>
        <w:pStyle w:val="RedaliaNormal"/>
      </w:pPr>
    </w:p>
    <w:p w14:paraId="504F1BC5" w14:textId="77777777" w:rsidR="00AA015D" w:rsidRDefault="00AA015D">
      <w:pPr>
        <w:pStyle w:val="RedaliaNormal"/>
      </w:pPr>
    </w:p>
    <w:p w14:paraId="05E93707" w14:textId="77777777" w:rsidR="00AA015D" w:rsidRDefault="00AA015D">
      <w:pPr>
        <w:pStyle w:val="RedaliaNormal"/>
        <w:pBdr>
          <w:top w:val="single" w:sz="4" w:space="1" w:color="000000"/>
          <w:left w:val="single" w:sz="4" w:space="1" w:color="000000"/>
          <w:bottom w:val="single" w:sz="4" w:space="1" w:color="000000"/>
          <w:right w:val="single" w:sz="4" w:space="1" w:color="000000"/>
        </w:pBdr>
        <w:shd w:val="clear" w:color="auto" w:fill="D9D9D9"/>
      </w:pPr>
    </w:p>
    <w:p w14:paraId="5EF0AE94" w14:textId="77777777" w:rsidR="00AA015D" w:rsidRDefault="00D90AF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ACTE D’ENGAGEMENT (AE)</w:t>
      </w:r>
    </w:p>
    <w:p w14:paraId="526655F5" w14:textId="77777777" w:rsidR="00AA015D" w:rsidRDefault="00AA015D">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3AFC6AF3" w14:textId="27BE4126" w:rsidR="00AA015D" w:rsidRDefault="00D90AF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 xml:space="preserve">Campagne de caractérisation des DMA et DAE sur le territoire de la Réunion </w:t>
      </w:r>
    </w:p>
    <w:p w14:paraId="009FC90B" w14:textId="77777777" w:rsidR="00AA015D" w:rsidRDefault="00AA015D">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0CF05988" w14:textId="77777777" w:rsidR="00AA015D" w:rsidRDefault="00AA015D">
      <w:pPr>
        <w:pStyle w:val="RedaliaNormal"/>
      </w:pPr>
    </w:p>
    <w:p w14:paraId="7BA7622A" w14:textId="77777777" w:rsidR="00AA015D" w:rsidRDefault="00AA015D">
      <w:pPr>
        <w:pStyle w:val="RedaliaNormal"/>
      </w:pPr>
    </w:p>
    <w:p w14:paraId="5F6DCD98" w14:textId="77777777" w:rsidR="00AA015D" w:rsidRDefault="00AA015D">
      <w:pPr>
        <w:pStyle w:val="RedaliaNormal"/>
        <w:jc w:val="center"/>
        <w:rPr>
          <w:b/>
          <w:bCs/>
          <w:sz w:val="24"/>
          <w:szCs w:val="24"/>
        </w:rPr>
      </w:pPr>
    </w:p>
    <w:p w14:paraId="12752AD8" w14:textId="77777777" w:rsidR="00AA015D" w:rsidRDefault="00AA015D">
      <w:pPr>
        <w:pStyle w:val="RedaliaNormal"/>
        <w:pageBreakBefore/>
      </w:pPr>
    </w:p>
    <w:p w14:paraId="33F96627" w14:textId="77777777" w:rsidR="00AA015D" w:rsidRDefault="00D90AF8">
      <w:pPr>
        <w:pStyle w:val="RdaliaTitreparagraphe"/>
      </w:pPr>
      <w:r>
        <w:t>Identification de l’acheteur et du titulaire</w:t>
      </w:r>
    </w:p>
    <w:p w14:paraId="01D0BD2A" w14:textId="77777777" w:rsidR="00AA015D" w:rsidRDefault="00D90AF8">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3FF5A350" w14:textId="77777777" w:rsidR="00AA015D" w:rsidRDefault="00D90AF8">
      <w:pPr>
        <w:pStyle w:val="RedaliaNormal"/>
      </w:pPr>
      <w:r>
        <w:t>20 Avenue du Grésillé – BP 90406 – 49004 ANGERS Cédex 01 inscrite au registre du commerce d’ANGERS sous le n° 385 290 309</w:t>
      </w:r>
    </w:p>
    <w:p w14:paraId="4D87109A" w14:textId="77777777" w:rsidR="00AA015D" w:rsidRDefault="00D90AF8">
      <w:pPr>
        <w:pStyle w:val="RedaliaNormal"/>
      </w:pPr>
      <w:proofErr w:type="gramStart"/>
      <w:r>
        <w:t>représentée</w:t>
      </w:r>
      <w:proofErr w:type="gramEnd"/>
      <w:r>
        <w:t xml:space="preserve"> par Madame Patricia BLANC</w:t>
      </w:r>
    </w:p>
    <w:p w14:paraId="5194BAF0" w14:textId="77777777" w:rsidR="00AA015D" w:rsidRDefault="00D90AF8">
      <w:pPr>
        <w:pStyle w:val="RedaliaNormal"/>
      </w:pPr>
      <w:proofErr w:type="gramStart"/>
      <w:r>
        <w:t>agissant</w:t>
      </w:r>
      <w:proofErr w:type="gramEnd"/>
      <w:r>
        <w:t xml:space="preserve"> en qualité de Directrice générale déléguée</w:t>
      </w:r>
    </w:p>
    <w:p w14:paraId="51D45E9B" w14:textId="77777777" w:rsidR="00AA015D" w:rsidRDefault="00AA015D">
      <w:pPr>
        <w:pStyle w:val="RedaliaNormal"/>
      </w:pPr>
    </w:p>
    <w:p w14:paraId="5B3E3CD8" w14:textId="77777777" w:rsidR="00AA015D" w:rsidRDefault="00D90AF8">
      <w:pPr>
        <w:pStyle w:val="RedaliaNormal"/>
      </w:pPr>
      <w:proofErr w:type="gramStart"/>
      <w:r>
        <w:t>désignée</w:t>
      </w:r>
      <w:proofErr w:type="gramEnd"/>
      <w:r>
        <w:t xml:space="preserve"> ci-après par </w:t>
      </w:r>
      <w:r>
        <w:rPr>
          <w:b/>
          <w:bCs/>
        </w:rPr>
        <w:t>« l'ADEME »</w:t>
      </w:r>
    </w:p>
    <w:p w14:paraId="7DB110D1" w14:textId="77777777" w:rsidR="00AA015D" w:rsidRDefault="00D90AF8">
      <w:pPr>
        <w:pStyle w:val="RedaliaNormal"/>
      </w:pPr>
      <w:proofErr w:type="gramStart"/>
      <w:r>
        <w:t>d’une</w:t>
      </w:r>
      <w:proofErr w:type="gramEnd"/>
      <w:r>
        <w:t xml:space="preserve"> part</w:t>
      </w:r>
    </w:p>
    <w:p w14:paraId="0CDF26C7" w14:textId="77777777" w:rsidR="00AA015D" w:rsidRDefault="00AA015D">
      <w:pPr>
        <w:pStyle w:val="RedaliaNormal"/>
      </w:pPr>
    </w:p>
    <w:p w14:paraId="67DF55B7" w14:textId="77777777" w:rsidR="00AA015D" w:rsidRDefault="00D90AF8">
      <w:pPr>
        <w:pStyle w:val="RedaliaNormal"/>
        <w:rPr>
          <w:b/>
          <w:bCs/>
        </w:rPr>
      </w:pPr>
      <w:r>
        <w:rPr>
          <w:b/>
          <w:bCs/>
        </w:rPr>
        <w:t>Et :</w:t>
      </w:r>
    </w:p>
    <w:p w14:paraId="7DE83ADF" w14:textId="77777777" w:rsidR="00AA015D" w:rsidRDefault="00AA015D">
      <w:pPr>
        <w:pStyle w:val="RedaliaNormal"/>
      </w:pPr>
    </w:p>
    <w:p w14:paraId="512784B5" w14:textId="77777777" w:rsidR="00AA015D" w:rsidRDefault="00D90AF8">
      <w:pPr>
        <w:pStyle w:val="RedaliaNormal"/>
      </w:pPr>
      <w:r>
        <w:t>La société, forme juridique : ………………………………………………………………………….</w:t>
      </w:r>
    </w:p>
    <w:p w14:paraId="741AEBCB" w14:textId="77777777" w:rsidR="00AA015D" w:rsidRDefault="00D90AF8">
      <w:pPr>
        <w:pStyle w:val="RedaliaNormal"/>
      </w:pPr>
      <w:r>
        <w:t>Siège social : ………………………………………………………………………………………...…</w:t>
      </w:r>
    </w:p>
    <w:p w14:paraId="47D4B4FF" w14:textId="77777777" w:rsidR="00AA015D" w:rsidRDefault="00D90AF8">
      <w:pPr>
        <w:pStyle w:val="RedaliaNormal"/>
      </w:pPr>
      <w:r>
        <w:t>N° SIRET : ………………………………………………………………………………………………</w:t>
      </w:r>
    </w:p>
    <w:p w14:paraId="463063FE" w14:textId="77777777" w:rsidR="00AA015D" w:rsidRDefault="00D90AF8">
      <w:pPr>
        <w:pStyle w:val="RedaliaNormal"/>
      </w:pPr>
      <w:proofErr w:type="gramStart"/>
      <w:r>
        <w:t>représentée</w:t>
      </w:r>
      <w:proofErr w:type="gramEnd"/>
      <w:r>
        <w:t xml:space="preserve"> par : ……………………………………………………………………………………....</w:t>
      </w:r>
    </w:p>
    <w:p w14:paraId="4978DA72" w14:textId="77777777" w:rsidR="00AA015D" w:rsidRDefault="00D90AF8">
      <w:pPr>
        <w:pStyle w:val="RedaliaNormal"/>
      </w:pPr>
      <w:proofErr w:type="gramStart"/>
      <w:r>
        <w:t>agissant</w:t>
      </w:r>
      <w:proofErr w:type="gramEnd"/>
      <w:r>
        <w:t xml:space="preserve"> en qualité de : …………………………………………………………………………</w:t>
      </w:r>
      <w:proofErr w:type="gramStart"/>
      <w:r>
        <w:t>…….</w:t>
      </w:r>
      <w:proofErr w:type="gramEnd"/>
      <w:r>
        <w:t>.</w:t>
      </w:r>
    </w:p>
    <w:p w14:paraId="3C6112B8" w14:textId="77777777" w:rsidR="00AA015D" w:rsidRDefault="00D90AF8">
      <w:pPr>
        <w:pStyle w:val="RedaliaNormal"/>
      </w:pPr>
      <w:r>
        <w:t>Adresse de l’établissement (si différent du siège social) :</w:t>
      </w:r>
    </w:p>
    <w:p w14:paraId="7317E55F" w14:textId="77777777" w:rsidR="00AA015D" w:rsidRDefault="00D90AF8">
      <w:pPr>
        <w:pStyle w:val="RedaliaNormal"/>
      </w:pPr>
      <w:r>
        <w:t>………………………………………………………………………………………...…………………</w:t>
      </w:r>
    </w:p>
    <w:p w14:paraId="76C7671E" w14:textId="77777777" w:rsidR="00AA015D" w:rsidRDefault="00D90AF8">
      <w:pPr>
        <w:pStyle w:val="RedaliaNormal"/>
      </w:pPr>
      <w:r>
        <w:t>………………………………………………………………………………………...…………………</w:t>
      </w:r>
    </w:p>
    <w:p w14:paraId="5ACBE29B" w14:textId="77777777" w:rsidR="00AA015D" w:rsidRDefault="00D90AF8">
      <w:pPr>
        <w:pStyle w:val="RedaliaNormal"/>
      </w:pPr>
      <w:r>
        <w:t>………………………………………………………………………………………...…………………</w:t>
      </w:r>
    </w:p>
    <w:p w14:paraId="5AC14620" w14:textId="77777777" w:rsidR="00AA015D" w:rsidRDefault="00AA015D">
      <w:pPr>
        <w:pStyle w:val="RedaliaNormal"/>
      </w:pPr>
    </w:p>
    <w:p w14:paraId="43AC1018" w14:textId="77777777" w:rsidR="00AA015D" w:rsidRDefault="00D90AF8">
      <w:pPr>
        <w:pStyle w:val="RedaliaNormal"/>
      </w:pPr>
      <w:proofErr w:type="gramStart"/>
      <w:r>
        <w:t>désignée</w:t>
      </w:r>
      <w:proofErr w:type="gramEnd"/>
      <w:r>
        <w:t xml:space="preserve"> ci-après par </w:t>
      </w:r>
      <w:r>
        <w:rPr>
          <w:b/>
          <w:bCs/>
        </w:rPr>
        <w:t>« le titulaire »</w:t>
      </w:r>
    </w:p>
    <w:p w14:paraId="3AF233B9" w14:textId="77777777" w:rsidR="00AA015D" w:rsidRDefault="00D90AF8">
      <w:pPr>
        <w:pStyle w:val="RedaliaNormal"/>
      </w:pPr>
      <w:proofErr w:type="gramStart"/>
      <w:r>
        <w:t>d'autre</w:t>
      </w:r>
      <w:proofErr w:type="gramEnd"/>
      <w:r>
        <w:t xml:space="preserve"> part.</w:t>
      </w:r>
    </w:p>
    <w:p w14:paraId="78B71339" w14:textId="77777777" w:rsidR="00AA015D" w:rsidRDefault="00AA015D">
      <w:pPr>
        <w:pStyle w:val="RedaliaNormal"/>
      </w:pPr>
    </w:p>
    <w:p w14:paraId="22697BCD" w14:textId="77777777" w:rsidR="00AA015D" w:rsidRDefault="00AA015D">
      <w:pPr>
        <w:pStyle w:val="RedaliaNormal"/>
      </w:pPr>
    </w:p>
    <w:p w14:paraId="43BF3852" w14:textId="77777777" w:rsidR="00AA015D" w:rsidRDefault="00D90AF8">
      <w:pPr>
        <w:pStyle w:val="RedaliaNormal"/>
        <w:rPr>
          <w:b/>
          <w:bCs/>
        </w:rPr>
      </w:pPr>
      <w:r>
        <w:rPr>
          <w:b/>
          <w:bCs/>
        </w:rPr>
        <w:t>Ci-après désignées individuellement par la « Partie » ou collectivement par les « Parties ».</w:t>
      </w:r>
    </w:p>
    <w:p w14:paraId="19E07B42" w14:textId="77777777" w:rsidR="00AA015D" w:rsidRDefault="00AA015D">
      <w:pPr>
        <w:pStyle w:val="RedaliaNormal"/>
        <w:rPr>
          <w:b/>
          <w:bCs/>
        </w:rPr>
      </w:pPr>
    </w:p>
    <w:p w14:paraId="53E541CE" w14:textId="77777777" w:rsidR="00AA015D" w:rsidRDefault="00D90AF8">
      <w:pPr>
        <w:pStyle w:val="RedaliaNormal"/>
      </w:pPr>
      <w:r>
        <w:t>Vu l'avis de la Commission des Achats de l’ADEME lors de sa séance du &lt;à compléter par l’ADEME&gt;</w:t>
      </w:r>
    </w:p>
    <w:p w14:paraId="1D1A69D5" w14:textId="77777777" w:rsidR="00AA015D" w:rsidRDefault="00AA015D">
      <w:pPr>
        <w:pStyle w:val="RedaliaNormal"/>
      </w:pPr>
    </w:p>
    <w:p w14:paraId="195ADCBC" w14:textId="77777777" w:rsidR="00AA015D" w:rsidRDefault="00AA015D">
      <w:pPr>
        <w:pStyle w:val="RedaliaNormal"/>
      </w:pPr>
    </w:p>
    <w:p w14:paraId="4DD2CF4B" w14:textId="77777777" w:rsidR="00AA015D" w:rsidRDefault="00AA015D">
      <w:pPr>
        <w:pStyle w:val="RedaliaNormal"/>
        <w:pageBreakBefore/>
      </w:pPr>
    </w:p>
    <w:p w14:paraId="2B675686" w14:textId="77777777" w:rsidR="00AA015D" w:rsidRDefault="00D90AF8">
      <w:pPr>
        <w:pStyle w:val="RdaliaTitredossier"/>
      </w:pPr>
      <w:r>
        <w:t>Sommaire</w:t>
      </w:r>
    </w:p>
    <w:p w14:paraId="366F2A32" w14:textId="77777777" w:rsidR="00AA015D" w:rsidRDefault="00D90AF8">
      <w:pPr>
        <w:pStyle w:val="TM1"/>
      </w:pPr>
      <w:r>
        <w:rPr>
          <w:b w:val="0"/>
          <w:kern w:val="0"/>
          <w:sz w:val="48"/>
        </w:rPr>
        <w:fldChar w:fldCharType="begin"/>
      </w:r>
      <w:r>
        <w:instrText xml:space="preserve"> TOC \o "1-3" \u \h </w:instrText>
      </w:r>
      <w:r>
        <w:rPr>
          <w:b w:val="0"/>
          <w:kern w:val="0"/>
          <w:sz w:val="48"/>
        </w:rPr>
        <w:fldChar w:fldCharType="separate"/>
      </w:r>
      <w:hyperlink w:anchor="__RefHeading___Toc4841_3613336824" w:history="1">
        <w:r w:rsidR="00AA015D">
          <w:t>1.  Contractant</w:t>
        </w:r>
        <w:r w:rsidR="00AA015D">
          <w:tab/>
          <w:t>4</w:t>
        </w:r>
      </w:hyperlink>
    </w:p>
    <w:p w14:paraId="61B29FFF" w14:textId="77777777" w:rsidR="00AA015D" w:rsidRDefault="00AA015D">
      <w:pPr>
        <w:pStyle w:val="TM1"/>
      </w:pPr>
      <w:hyperlink w:anchor="__RefHeading___Toc4843_3613336824" w:history="1">
        <w:r>
          <w:t>2.  Objet du marché</w:t>
        </w:r>
        <w:r>
          <w:tab/>
          <w:t>4</w:t>
        </w:r>
      </w:hyperlink>
    </w:p>
    <w:p w14:paraId="1CB0DFB1" w14:textId="77777777" w:rsidR="00AA015D" w:rsidRDefault="00AA015D">
      <w:pPr>
        <w:pStyle w:val="TM2"/>
      </w:pPr>
      <w:hyperlink w:anchor="__RefHeading___Toc4845_3613336824" w:history="1">
        <w:r>
          <w:t>2.1  Décomposition en lots</w:t>
        </w:r>
        <w:r>
          <w:tab/>
          <w:t>4</w:t>
        </w:r>
      </w:hyperlink>
    </w:p>
    <w:p w14:paraId="48824BE9" w14:textId="77777777" w:rsidR="00AA015D" w:rsidRDefault="00AA015D">
      <w:pPr>
        <w:pStyle w:val="TM1"/>
      </w:pPr>
      <w:hyperlink w:anchor="__RefHeading___Toc4847_3613336824" w:history="1">
        <w:r>
          <w:t>3.  Durée du marché – Délais d’exécution</w:t>
        </w:r>
        <w:r>
          <w:tab/>
          <w:t>4</w:t>
        </w:r>
      </w:hyperlink>
    </w:p>
    <w:p w14:paraId="49A715D7" w14:textId="77777777" w:rsidR="00AA015D" w:rsidRDefault="00AA015D">
      <w:pPr>
        <w:pStyle w:val="TM2"/>
      </w:pPr>
      <w:hyperlink w:anchor="__RefHeading___Toc4849_3613336824" w:history="1">
        <w:r>
          <w:t>3.1  Reconduction</w:t>
        </w:r>
        <w:r>
          <w:tab/>
          <w:t>5</w:t>
        </w:r>
      </w:hyperlink>
    </w:p>
    <w:p w14:paraId="29FDBE09" w14:textId="77777777" w:rsidR="00AA015D" w:rsidRDefault="00AA015D">
      <w:pPr>
        <w:pStyle w:val="TM1"/>
      </w:pPr>
      <w:hyperlink w:anchor="__RefHeading___Toc4851_3613336824" w:history="1">
        <w:r>
          <w:t>4.  Dispositions financières</w:t>
        </w:r>
        <w:r>
          <w:tab/>
          <w:t>5</w:t>
        </w:r>
      </w:hyperlink>
    </w:p>
    <w:p w14:paraId="06702C73" w14:textId="77777777" w:rsidR="00AA015D" w:rsidRDefault="00AA015D">
      <w:pPr>
        <w:pStyle w:val="TM2"/>
      </w:pPr>
      <w:hyperlink w:anchor="__RefHeading___Toc4853_3613336824" w:history="1">
        <w:r>
          <w:t>4.1  Montant de la rémunération</w:t>
        </w:r>
        <w:r>
          <w:tab/>
          <w:t>5</w:t>
        </w:r>
      </w:hyperlink>
    </w:p>
    <w:p w14:paraId="1865EEB4" w14:textId="77777777" w:rsidR="00AA015D" w:rsidRDefault="00AA015D">
      <w:pPr>
        <w:pStyle w:val="TM2"/>
      </w:pPr>
      <w:hyperlink w:anchor="__RefHeading___Toc4855_3613336824" w:history="1">
        <w:r>
          <w:t>4.2  Modalités de versement de la rémunération</w:t>
        </w:r>
        <w:r>
          <w:tab/>
          <w:t>5</w:t>
        </w:r>
      </w:hyperlink>
    </w:p>
    <w:p w14:paraId="19832857" w14:textId="77777777" w:rsidR="00AA015D" w:rsidRDefault="00AA015D">
      <w:pPr>
        <w:pStyle w:val="TM3"/>
      </w:pPr>
      <w:hyperlink w:anchor="__RefHeading___Toc4857_3613336824" w:history="1">
        <w:r>
          <w:t>4.2.1  Montant et remboursement de l’avance</w:t>
        </w:r>
        <w:r>
          <w:tab/>
          <w:t>5</w:t>
        </w:r>
      </w:hyperlink>
    </w:p>
    <w:p w14:paraId="57AF46E1" w14:textId="77777777" w:rsidR="00AA015D" w:rsidRDefault="00AA015D">
      <w:pPr>
        <w:pStyle w:val="TM3"/>
      </w:pPr>
      <w:hyperlink w:anchor="__RefHeading___Toc4859_3613336824" w:history="1">
        <w:r>
          <w:t>4.2.2  Modalités de paiement</w:t>
        </w:r>
        <w:r>
          <w:tab/>
          <w:t>5</w:t>
        </w:r>
      </w:hyperlink>
    </w:p>
    <w:p w14:paraId="7A3F0532" w14:textId="77777777" w:rsidR="00AA015D" w:rsidRDefault="00AA015D">
      <w:pPr>
        <w:pStyle w:val="TM1"/>
      </w:pPr>
      <w:hyperlink w:anchor="__RefHeading___Toc4861_3613336824" w:history="1">
        <w:r>
          <w:t>5.  Responsables respectifs et coordonnées</w:t>
        </w:r>
        <w:r>
          <w:tab/>
          <w:t>6</w:t>
        </w:r>
      </w:hyperlink>
    </w:p>
    <w:p w14:paraId="5EB738BD" w14:textId="77777777" w:rsidR="00AA015D" w:rsidRDefault="00AA015D">
      <w:pPr>
        <w:pStyle w:val="TM1"/>
      </w:pPr>
      <w:hyperlink w:anchor="__RefHeading___Toc4863_3613336824" w:history="1">
        <w:r>
          <w:t>6.  Annexes de l’acte d’engagement</w:t>
        </w:r>
        <w:r>
          <w:tab/>
          <w:t>6</w:t>
        </w:r>
      </w:hyperlink>
    </w:p>
    <w:p w14:paraId="360881F4" w14:textId="77777777" w:rsidR="00AA015D" w:rsidRDefault="00D90AF8">
      <w:r>
        <w:rPr>
          <w:b/>
          <w:kern w:val="3"/>
          <w:sz w:val="24"/>
        </w:rPr>
        <w:fldChar w:fldCharType="end"/>
      </w:r>
    </w:p>
    <w:p w14:paraId="7F6E3891" w14:textId="77777777" w:rsidR="00AA015D" w:rsidRDefault="00AA015D">
      <w:pPr>
        <w:pStyle w:val="RedaliaNormal"/>
      </w:pPr>
    </w:p>
    <w:p w14:paraId="427D0517" w14:textId="77777777" w:rsidR="00AA015D" w:rsidRDefault="00AA015D">
      <w:pPr>
        <w:pStyle w:val="RedaliaNormal"/>
        <w:pageBreakBefore/>
      </w:pPr>
    </w:p>
    <w:p w14:paraId="51392B48" w14:textId="77777777" w:rsidR="00AA015D" w:rsidRDefault="00D90AF8">
      <w:pPr>
        <w:pStyle w:val="RedaliaTitre1"/>
      </w:pPr>
      <w:bookmarkStart w:id="2" w:name="_Toc192648939"/>
      <w:bookmarkStart w:id="3" w:name="__RefHeading___Toc4841_3613336824"/>
      <w:bookmarkStart w:id="4" w:name="_Toc174160389"/>
      <w:r>
        <w:t>Contractant</w:t>
      </w:r>
      <w:bookmarkEnd w:id="2"/>
      <w:bookmarkEnd w:id="3"/>
      <w:bookmarkEnd w:id="4"/>
    </w:p>
    <w:p w14:paraId="193E4086" w14:textId="77777777" w:rsidR="00AA015D" w:rsidRDefault="00D90AF8">
      <w:pPr>
        <w:pStyle w:val="RedaliaNormal"/>
      </w:pPr>
      <w:r>
        <w:t>Après avoir pris connaissance du Cahier des Clauses Administratives Particulières et des documents qui sont mentionnés au présent acte d'engagement,</w:t>
      </w:r>
    </w:p>
    <w:p w14:paraId="043E2695" w14:textId="77777777" w:rsidR="00AA015D" w:rsidRDefault="00D90AF8">
      <w:pPr>
        <w:pStyle w:val="RdaliaRetraitniveau2"/>
        <w:numPr>
          <w:ilvl w:val="0"/>
          <w:numId w:val="18"/>
        </w:numPr>
      </w:pPr>
      <w:r>
        <w:t>Je M'ENGAGE, sans réserve, conformément aux conditions, clauses et prescriptions des documents visés ci-dessus à exécuter les prestations définies ci-après, aux conditions qui constituent mon offre.</w:t>
      </w:r>
    </w:p>
    <w:p w14:paraId="5F5AC3B2" w14:textId="77777777" w:rsidR="00AA015D" w:rsidRDefault="00D90AF8">
      <w:pPr>
        <w:pStyle w:val="RdaliaRetraitniveau2"/>
      </w:pPr>
      <w:r>
        <w:t>J’AFFIRME, sous peine de résiliation de plein droit du marché, que je suis titulaire d'une police d'assurance garantissant l'ensemble des responsabilités que j'encours.</w:t>
      </w:r>
    </w:p>
    <w:p w14:paraId="38126BE4" w14:textId="77777777" w:rsidR="00AA015D" w:rsidRDefault="00D90AF8">
      <w:pPr>
        <w:pStyle w:val="RdaliaRetraitniveau2"/>
      </w:pPr>
      <w:r>
        <w:t>Je CONFIRME, sous peine de résiliation de plein droit du marché, que les sous-traitants proposés sont également titulaires de polices d’assurances garantissant les responsabilités qu’ils encourent.</w:t>
      </w:r>
    </w:p>
    <w:p w14:paraId="35C1D6B5" w14:textId="77777777" w:rsidR="00AA015D" w:rsidRDefault="00D90AF8">
      <w:pPr>
        <w:pStyle w:val="RedaliaNormal"/>
      </w:pPr>
      <w:r>
        <w:t>L'offre ainsi présentée ne nous lie toutefois que si l’attribution du marché a lieu dans un délai de 6 mois à compter de la date limite de réception des offres.</w:t>
      </w:r>
    </w:p>
    <w:p w14:paraId="68569F2A" w14:textId="77777777" w:rsidR="00AA015D" w:rsidRDefault="00AA015D">
      <w:pPr>
        <w:pStyle w:val="RedaliaNormal"/>
      </w:pPr>
    </w:p>
    <w:p w14:paraId="5E24FE0D" w14:textId="77777777" w:rsidR="00AA015D" w:rsidRDefault="00D90AF8">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4C3312DC"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ci-après ;</w:t>
      </w:r>
    </w:p>
    <w:p w14:paraId="5E676F77"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ci-après ;</w:t>
      </w:r>
    </w:p>
    <w:p w14:paraId="412C1780" w14:textId="77777777" w:rsidR="00AA015D" w:rsidRDefault="00AA015D">
      <w:pPr>
        <w:pStyle w:val="RedaliaNormal"/>
      </w:pPr>
    </w:p>
    <w:p w14:paraId="538E5939" w14:textId="77777777" w:rsidR="00AA015D" w:rsidRDefault="00D90AF8">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1701C3BD"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39BEEFF2" w14:textId="77777777" w:rsidR="00AA015D" w:rsidRDefault="00D90AF8">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6D07D8EC" w14:textId="77777777" w:rsidR="00AA015D" w:rsidRDefault="00D90AF8">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 ;</w:t>
      </w:r>
    </w:p>
    <w:p w14:paraId="6119D6E9" w14:textId="77777777" w:rsidR="00AA015D" w:rsidRDefault="00AA015D">
      <w:pPr>
        <w:pStyle w:val="RedaliaNormal"/>
      </w:pPr>
    </w:p>
    <w:p w14:paraId="3756882E" w14:textId="77777777" w:rsidR="00AA015D" w:rsidRDefault="00AA015D">
      <w:pPr>
        <w:pStyle w:val="RedaliaNormal"/>
      </w:pPr>
    </w:p>
    <w:p w14:paraId="0DB316E5" w14:textId="77777777" w:rsidR="00AA015D" w:rsidRDefault="00D90AF8">
      <w:pPr>
        <w:pStyle w:val="RdaliaLgende"/>
      </w:pPr>
      <w:r>
        <w:t>(1) Cocher la case correspondante à la nature de votre groupement.</w:t>
      </w:r>
    </w:p>
    <w:p w14:paraId="2A81FBED" w14:textId="77777777" w:rsidR="00AA015D" w:rsidRDefault="00D90AF8">
      <w:pPr>
        <w:pStyle w:val="RdaliaLgende"/>
      </w:pPr>
      <w:r>
        <w:t>(2) Cette annexe est à dupliquer en autant d'exemplaires que de co-traitants.</w:t>
      </w:r>
    </w:p>
    <w:p w14:paraId="57AA776E" w14:textId="77777777" w:rsidR="00AA015D" w:rsidRDefault="00AA015D">
      <w:pPr>
        <w:pStyle w:val="RedaliaNormal"/>
      </w:pPr>
    </w:p>
    <w:p w14:paraId="41B4A9FA" w14:textId="77777777" w:rsidR="00AA015D" w:rsidRDefault="00D90AF8">
      <w:pPr>
        <w:pStyle w:val="RedaliaTitre1"/>
      </w:pPr>
      <w:bookmarkStart w:id="11" w:name="_Toc483841853"/>
      <w:bookmarkStart w:id="12" w:name="_Toc104977343"/>
      <w:bookmarkStart w:id="13" w:name="__RefHeading___Toc4843_3613336824"/>
      <w:bookmarkEnd w:id="11"/>
      <w:bookmarkEnd w:id="12"/>
      <w:r>
        <w:t>Objet du marché</w:t>
      </w:r>
      <w:bookmarkEnd w:id="13"/>
    </w:p>
    <w:p w14:paraId="4AE9AEB1" w14:textId="77777777" w:rsidR="00AA015D" w:rsidRDefault="00D90AF8">
      <w:r>
        <w:t>Le présent marché a pour objet : Campagne régionale de caractérisation des déchets ménagers et assimilés (DMA) et des déchets d'Activité Economique (DAE) sur les territoires de la Réunion et de Mayotte.</w:t>
      </w:r>
    </w:p>
    <w:p w14:paraId="01DF9219" w14:textId="77777777" w:rsidR="00AA015D" w:rsidRDefault="00D90AF8">
      <w:r>
        <w:t>La réalisation de cette campagne a été découpée en 2 lots :</w:t>
      </w:r>
    </w:p>
    <w:p w14:paraId="78F47BBB" w14:textId="77777777" w:rsidR="00AA015D" w:rsidRDefault="00D90AF8">
      <w:r>
        <w:t>Lot 1 : La Réunion</w:t>
      </w:r>
    </w:p>
    <w:p w14:paraId="563BAD0C" w14:textId="77777777" w:rsidR="00AA015D" w:rsidRDefault="00D90AF8">
      <w:r>
        <w:t>Lot 2 : Mayotte</w:t>
      </w:r>
    </w:p>
    <w:p w14:paraId="4A6A765B" w14:textId="77777777" w:rsidR="00AA015D" w:rsidRDefault="00D90AF8">
      <w:r>
        <w:t>Ces deux lots visent principalement à la caractérisation des différents flux de déchets du territoire identifié et à l'établissement, notamment à partir de ces données, d'un panorama aussi complet que possible de la production des déchets permettant de piloter de manière cohérente la prévention et la gestion de ces derniers en contexte insulaire. Chaque lot géographique présente des particularités techniques.</w:t>
      </w:r>
    </w:p>
    <w:p w14:paraId="714B6875" w14:textId="77777777" w:rsidR="00AA015D" w:rsidRDefault="00AA015D">
      <w:pPr>
        <w:pStyle w:val="RedaliaNormal"/>
      </w:pPr>
    </w:p>
    <w:p w14:paraId="74F343D1" w14:textId="239DA9E7" w:rsidR="00AA015D" w:rsidRDefault="000F4A59">
      <w:pPr>
        <w:pStyle w:val="RedaliaNormal"/>
      </w:pPr>
      <w:r>
        <w:t xml:space="preserve">Le présent marché concerne </w:t>
      </w:r>
      <w:r w:rsidR="001C32E3">
        <w:t xml:space="preserve">le Lot 1 : </w:t>
      </w:r>
      <w:r w:rsidR="006A0C16">
        <w:t>Campagne de caractérisation des DMA et DAE pour le territoire de la Réunion</w:t>
      </w:r>
    </w:p>
    <w:p w14:paraId="437E52A6" w14:textId="77777777" w:rsidR="0048428E" w:rsidRDefault="0048428E" w:rsidP="005E5B85">
      <w:pPr>
        <w:pStyle w:val="RedaliaRetraitavecpuce"/>
      </w:pPr>
    </w:p>
    <w:p w14:paraId="6CD7AD48" w14:textId="77777777" w:rsidR="00AA015D" w:rsidRDefault="00D90AF8">
      <w:pPr>
        <w:pStyle w:val="RedaliaTitre1"/>
      </w:pPr>
      <w:bookmarkStart w:id="14" w:name="_Toc526222883"/>
      <w:bookmarkStart w:id="15" w:name="_Toc104977344"/>
      <w:bookmarkStart w:id="16" w:name="__RefHeading___Toc4847_3613336824"/>
      <w:bookmarkStart w:id="17" w:name="_Toc483841854"/>
      <w:r>
        <w:lastRenderedPageBreak/>
        <w:t>Durée du marché – Délais</w:t>
      </w:r>
      <w:bookmarkEnd w:id="14"/>
      <w:r>
        <w:t xml:space="preserve"> d’exécution</w:t>
      </w:r>
      <w:bookmarkEnd w:id="15"/>
      <w:bookmarkEnd w:id="16"/>
      <w:bookmarkEnd w:id="17"/>
    </w:p>
    <w:p w14:paraId="291F85D7" w14:textId="77777777" w:rsidR="00AA015D" w:rsidRDefault="00D90AF8">
      <w:pPr>
        <w:pStyle w:val="RedaliaNormal"/>
      </w:pPr>
      <w:r>
        <w:t>Le présent marché est conclu pour une durée de 21 mois à compter de sa date de notification définie à l'article « </w:t>
      </w:r>
      <w:r>
        <w:rPr>
          <w:i/>
          <w:iCs/>
        </w:rPr>
        <w:t>Validité</w:t>
      </w:r>
      <w:r>
        <w:t> » du Cahier des Clauses Administratives Particulières.</w:t>
      </w:r>
    </w:p>
    <w:p w14:paraId="395E4520" w14:textId="77777777" w:rsidR="00AA015D" w:rsidRDefault="00D90AF8">
      <w:pPr>
        <w:pStyle w:val="RedaliaTitre2"/>
      </w:pPr>
      <w:bookmarkStart w:id="18" w:name="__RefHeading___Toc4849_3613336824"/>
      <w:r>
        <w:t>Reconduction</w:t>
      </w:r>
      <w:bookmarkEnd w:id="18"/>
    </w:p>
    <w:p w14:paraId="708EA30E" w14:textId="77777777" w:rsidR="00AA015D" w:rsidRDefault="00D90AF8">
      <w:pPr>
        <w:pStyle w:val="RedaliaNormal"/>
      </w:pPr>
      <w:r>
        <w:t>Le marché ne sera pas reconduit.</w:t>
      </w:r>
    </w:p>
    <w:p w14:paraId="00746D1C" w14:textId="77777777" w:rsidR="0048428E" w:rsidRDefault="0048428E">
      <w:pPr>
        <w:pStyle w:val="RedaliaNormal"/>
      </w:pPr>
    </w:p>
    <w:p w14:paraId="7ED87EAB" w14:textId="26989235" w:rsidR="0048428E" w:rsidRDefault="00D90AF8" w:rsidP="0048428E">
      <w:pPr>
        <w:pStyle w:val="RedaliaTitre1"/>
      </w:pPr>
      <w:bookmarkStart w:id="19" w:name="_Toc104977347"/>
      <w:bookmarkStart w:id="20" w:name="__RefHeading___Toc4851_3613336824"/>
      <w:r>
        <w:t>Dispositions financières</w:t>
      </w:r>
      <w:bookmarkEnd w:id="19"/>
      <w:bookmarkEnd w:id="20"/>
    </w:p>
    <w:p w14:paraId="772389B3" w14:textId="77777777" w:rsidR="00AA015D" w:rsidRDefault="00D90AF8">
      <w:pPr>
        <w:pStyle w:val="RedaliaTitre2"/>
      </w:pPr>
      <w:bookmarkStart w:id="21" w:name="_Toc104977348"/>
      <w:bookmarkStart w:id="22" w:name="__RefHeading___Toc4853_3613336824"/>
      <w:r>
        <w:t>Montant de la rémunération</w:t>
      </w:r>
      <w:bookmarkEnd w:id="21"/>
      <w:bookmarkEnd w:id="22"/>
    </w:p>
    <w:p w14:paraId="073631FA" w14:textId="77777777" w:rsidR="0048428E" w:rsidRPr="003624BE" w:rsidRDefault="0048428E" w:rsidP="000A481C">
      <w:pPr>
        <w:rPr>
          <w:b/>
          <w:bCs/>
          <w:sz w:val="24"/>
          <w:szCs w:val="24"/>
          <w:u w:val="single"/>
        </w:rPr>
      </w:pPr>
    </w:p>
    <w:p w14:paraId="29667F48" w14:textId="77777777" w:rsidR="00AA015D" w:rsidRDefault="00D90AF8">
      <w:pPr>
        <w:pStyle w:val="RedaliaNormal"/>
      </w:pPr>
      <w:r>
        <w:t>L’offre du prestataire est constituée par le bordereau de prix unitaires ci-annexé.</w:t>
      </w:r>
    </w:p>
    <w:p w14:paraId="5C2DAC52" w14:textId="77777777" w:rsidR="00AA015D" w:rsidRDefault="00D90AF8">
      <w:pPr>
        <w:pStyle w:val="RedaliaNormal"/>
      </w:pPr>
      <w:r w:rsidRPr="003624BE">
        <w:t>Le montant du lot n°1</w:t>
      </w:r>
      <w:r>
        <w:t xml:space="preserve"> tel qu’il résulte du détail estimatif (application du bordereau des prix unitaires) est de :</w:t>
      </w:r>
    </w:p>
    <w:p w14:paraId="5F38A459" w14:textId="77777777" w:rsidR="00AA015D" w:rsidRDefault="00D90AF8">
      <w:pPr>
        <w:pStyle w:val="RedaliaNormal"/>
      </w:pPr>
      <w:r>
        <w:t xml:space="preserve">Montant HT (en chiffres) (€) : </w:t>
      </w:r>
      <w:r>
        <w:tab/>
      </w:r>
    </w:p>
    <w:p w14:paraId="1B05CD04" w14:textId="77777777" w:rsidR="00AA015D" w:rsidRDefault="00D90AF8">
      <w:pPr>
        <w:pStyle w:val="RedaliaNormal"/>
      </w:pPr>
      <w:r>
        <w:t>TVA au taux de ……… % Montant :</w:t>
      </w:r>
      <w:r>
        <w:tab/>
      </w:r>
    </w:p>
    <w:p w14:paraId="4896CE65" w14:textId="77777777" w:rsidR="00AA015D" w:rsidRDefault="00D90AF8">
      <w:pPr>
        <w:pStyle w:val="RedaliaNormal"/>
      </w:pPr>
      <w:r>
        <w:t xml:space="preserve">Montant TTC (en chiffres) (€) : </w:t>
      </w:r>
      <w:r>
        <w:tab/>
      </w:r>
    </w:p>
    <w:p w14:paraId="5C78DE84" w14:textId="77777777" w:rsidR="00AA015D" w:rsidRDefault="00D90AF8">
      <w:pPr>
        <w:pStyle w:val="RedaliaNormal"/>
      </w:pPr>
      <w:r>
        <w:t xml:space="preserve">Montant TTC (en lettres) (€) : </w:t>
      </w:r>
      <w:r>
        <w:tab/>
      </w:r>
    </w:p>
    <w:p w14:paraId="23FD6863" w14:textId="77777777" w:rsidR="00AA015D" w:rsidRDefault="00D90AF8">
      <w:pPr>
        <w:pStyle w:val="RedaliaNormal"/>
      </w:pPr>
      <w:r>
        <w:t xml:space="preserve">En cas de groupement, la répartition détaillée des prestations à exécuter par chacun des membres du groupement et le montant du marché revenant à chacun </w:t>
      </w:r>
      <w:proofErr w:type="spellStart"/>
      <w:r>
        <w:t>sont</w:t>
      </w:r>
      <w:proofErr w:type="spellEnd"/>
      <w:r>
        <w:t xml:space="preserve"> décomposés dans l'annexe ci-jointe.</w:t>
      </w:r>
    </w:p>
    <w:p w14:paraId="4B9A7029" w14:textId="77777777" w:rsidR="00AA015D" w:rsidRDefault="00D90AF8">
      <w:pPr>
        <w:pStyle w:val="Titre4"/>
      </w:pPr>
      <w:r>
        <w:t>Montant des PSE</w:t>
      </w:r>
    </w:p>
    <w:p w14:paraId="353382C5" w14:textId="77777777" w:rsidR="00AA015D" w:rsidRDefault="00AA015D">
      <w:pPr>
        <w:pStyle w:val="RedaliaNormal"/>
      </w:pPr>
    </w:p>
    <w:tbl>
      <w:tblPr>
        <w:tblW w:w="9212" w:type="dxa"/>
        <w:tblLayout w:type="fixed"/>
        <w:tblCellMar>
          <w:left w:w="10" w:type="dxa"/>
          <w:right w:w="10" w:type="dxa"/>
        </w:tblCellMar>
        <w:tblLook w:val="04A0" w:firstRow="1" w:lastRow="0" w:firstColumn="1" w:lastColumn="0" w:noHBand="0" w:noVBand="1"/>
      </w:tblPr>
      <w:tblGrid>
        <w:gridCol w:w="2547"/>
        <w:gridCol w:w="2059"/>
        <w:gridCol w:w="2303"/>
        <w:gridCol w:w="2303"/>
      </w:tblGrid>
      <w:tr w:rsidR="00AA015D" w14:paraId="3BF68484" w14:textId="77777777" w:rsidTr="03590A4B">
        <w:trPr>
          <w:trHeight w:val="55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C8E05" w14:textId="77777777" w:rsidR="00AA015D" w:rsidRDefault="00D90AF8">
            <w:pPr>
              <w:pStyle w:val="RedaliaNormal"/>
              <w:jc w:val="center"/>
            </w:pPr>
            <w:r>
              <w:rPr>
                <w:b/>
              </w:rPr>
              <w:t>Détail de la PSE</w:t>
            </w:r>
          </w:p>
        </w:tc>
        <w:tc>
          <w:tcPr>
            <w:tcW w:w="2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51101D" w14:textId="77777777" w:rsidR="00AA015D" w:rsidRDefault="00D90AF8">
            <w:pPr>
              <w:pStyle w:val="RedaliaNormal"/>
              <w:jc w:val="center"/>
            </w:pPr>
            <w:r>
              <w:rPr>
                <w:b/>
              </w:rPr>
              <w:t>Montant HT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E3E827" w14:textId="77777777" w:rsidR="00AA015D" w:rsidRDefault="00D90AF8">
            <w:pPr>
              <w:pStyle w:val="RedaliaNormal"/>
              <w:jc w:val="center"/>
            </w:pPr>
            <w:r>
              <w:rPr>
                <w:b/>
              </w:rPr>
              <w:t>Montant TVA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DDBCF" w14:textId="77777777" w:rsidR="00AA015D" w:rsidRDefault="00D90AF8">
            <w:pPr>
              <w:pStyle w:val="RedaliaNormal"/>
              <w:jc w:val="center"/>
            </w:pPr>
            <w:r>
              <w:rPr>
                <w:b/>
              </w:rPr>
              <w:t>Montant TTC (€)</w:t>
            </w:r>
          </w:p>
        </w:tc>
      </w:tr>
      <w:tr w:rsidR="00AA015D" w14:paraId="641492E5" w14:textId="77777777" w:rsidTr="03590A4B">
        <w:trPr>
          <w:trHeight w:val="554"/>
        </w:trPr>
        <w:tc>
          <w:tcPr>
            <w:tcW w:w="2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46A094" w14:textId="1BDBF688" w:rsidR="00AA015D" w:rsidRDefault="00D90AF8">
            <w:pPr>
              <w:pStyle w:val="RedaliaNormal"/>
            </w:pPr>
            <w:r>
              <w:t>PSE n° 1</w:t>
            </w:r>
            <w:r w:rsidR="00547F6C">
              <w:t>(Obligatoire)</w:t>
            </w:r>
          </w:p>
          <w:p w14:paraId="5F8B4BCB" w14:textId="115A32E7" w:rsidR="00AA015D" w:rsidRDefault="00D90AF8">
            <w:pPr>
              <w:pStyle w:val="Paragraphedeliste"/>
              <w:numPr>
                <w:ilvl w:val="0"/>
                <w:numId w:val="21"/>
              </w:numPr>
            </w:pPr>
            <w:r>
              <w:t>Caractérisation des flux OMR</w:t>
            </w:r>
            <w:r w:rsidR="58B7C59F">
              <w:t>,</w:t>
            </w:r>
            <w:r>
              <w:t xml:space="preserve"> emballages et papiers en mélange</w:t>
            </w:r>
            <w:r w:rsidR="47CF6D37">
              <w:t>, et biodéchets</w:t>
            </w:r>
            <w:r>
              <w:t xml:space="preserve"> durant la saison sèche</w:t>
            </w:r>
          </w:p>
          <w:p w14:paraId="7DE798AA" w14:textId="77777777" w:rsidR="00AA015D" w:rsidRDefault="00AA015D"/>
          <w:p w14:paraId="38D89D81" w14:textId="0BCD0658" w:rsidR="00AA015D" w:rsidRDefault="00D90AF8">
            <w:r>
              <w:t xml:space="preserve">PSE n° 2 </w:t>
            </w:r>
            <w:r w:rsidR="00547F6C">
              <w:t>(Facultative)</w:t>
            </w:r>
          </w:p>
          <w:p w14:paraId="691F3F7E" w14:textId="77777777" w:rsidR="00AA015D" w:rsidRDefault="00D90AF8">
            <w:pPr>
              <w:pStyle w:val="Paragraphedeliste"/>
              <w:numPr>
                <w:ilvl w:val="0"/>
                <w:numId w:val="21"/>
              </w:numPr>
            </w:pPr>
            <w:r>
              <w:t>Tarification d'une prestation supplémentaire concernant la caractérisation des dépôts sauvages</w:t>
            </w:r>
          </w:p>
        </w:tc>
        <w:tc>
          <w:tcPr>
            <w:tcW w:w="20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3B89C" w14:textId="77777777" w:rsidR="00AA015D" w:rsidRDefault="00D90AF8">
            <w:pPr>
              <w:pStyle w:val="RedaliaNormal"/>
              <w:jc w:val="center"/>
            </w:pPr>
            <w:r>
              <w:t>………………………..</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5E31D5" w14:textId="77777777" w:rsidR="00AA015D" w:rsidRDefault="00D90AF8">
            <w:pPr>
              <w:pStyle w:val="RedaliaNormal"/>
              <w:jc w:val="center"/>
            </w:pPr>
            <w:r>
              <w:t>………………………..</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A8746" w14:textId="77777777" w:rsidR="00AA015D" w:rsidRDefault="00D90AF8">
            <w:pPr>
              <w:pStyle w:val="RedaliaNormal"/>
              <w:jc w:val="center"/>
            </w:pPr>
            <w:r>
              <w:t>………………………..</w:t>
            </w:r>
          </w:p>
        </w:tc>
      </w:tr>
    </w:tbl>
    <w:p w14:paraId="04544ECF" w14:textId="77777777" w:rsidR="00AA015D" w:rsidRDefault="00AA015D">
      <w:pPr>
        <w:pStyle w:val="RedaliaNormal"/>
      </w:pPr>
    </w:p>
    <w:p w14:paraId="31601917" w14:textId="77777777" w:rsidR="00AA015D" w:rsidRDefault="00D90AF8">
      <w:pPr>
        <w:pStyle w:val="RedaliaNormal"/>
      </w:pPr>
      <w:r>
        <w:t>Les données de base correspondant aux prestations commandées utilisées pour déterminer le prix fixé ci-dessus, sont indiquées en annexe du présent Acte d’Engagement.</w:t>
      </w:r>
    </w:p>
    <w:p w14:paraId="4EAF628B" w14:textId="77777777" w:rsidR="00AA015D" w:rsidRDefault="00AA015D">
      <w:pPr>
        <w:pStyle w:val="RedaliaNormal"/>
      </w:pPr>
    </w:p>
    <w:p w14:paraId="437E980E" w14:textId="77777777" w:rsidR="00AA015D" w:rsidRDefault="00AA015D">
      <w:pPr>
        <w:pStyle w:val="RedaliaNormal"/>
      </w:pPr>
    </w:p>
    <w:p w14:paraId="6A9C1FD5" w14:textId="77777777" w:rsidR="00AA015D" w:rsidRDefault="00AA015D">
      <w:pPr>
        <w:pStyle w:val="RedaliaNormal"/>
      </w:pPr>
    </w:p>
    <w:p w14:paraId="027E2AEA" w14:textId="77777777" w:rsidR="00AA015D" w:rsidRDefault="00D90AF8">
      <w:pPr>
        <w:pStyle w:val="RedaliaTitre2"/>
      </w:pPr>
      <w:bookmarkStart w:id="23" w:name="_Toc104977349"/>
      <w:bookmarkStart w:id="24" w:name="__RefHeading___Toc4855_3613336824"/>
      <w:r>
        <w:t>Modalités de versement de la rémunération</w:t>
      </w:r>
      <w:bookmarkEnd w:id="23"/>
      <w:bookmarkEnd w:id="24"/>
    </w:p>
    <w:p w14:paraId="3D410223" w14:textId="77777777" w:rsidR="00AA015D" w:rsidRDefault="00D90AF8">
      <w:pPr>
        <w:pStyle w:val="RedaliaTitre3"/>
      </w:pPr>
      <w:bookmarkStart w:id="25" w:name="__RefHeading___Toc4857_3613336824"/>
      <w:r>
        <w:t>Montant et remboursement de l’avance</w:t>
      </w:r>
      <w:bookmarkEnd w:id="25"/>
    </w:p>
    <w:p w14:paraId="01FBDC3A" w14:textId="77777777" w:rsidR="00AA015D" w:rsidRDefault="00D90AF8">
      <w:pPr>
        <w:pStyle w:val="RedaliaNormal"/>
      </w:pPr>
      <w:r>
        <w:t>Une avance de 20% du montant initial du marché, soit ………………………. Euros T.T.C, sera versée au titulaire après l’entrée en vigueur du marché. Si le titulaire relève de la catégorie « grande entreprise » ce versement sera subordonné à la réception préalable par l’ADEME d’une demande écrite du titulaire.</w:t>
      </w:r>
    </w:p>
    <w:p w14:paraId="363C4994" w14:textId="77777777" w:rsidR="00AA015D" w:rsidRDefault="00AA015D">
      <w:pPr>
        <w:pStyle w:val="RedaliaNormal"/>
      </w:pPr>
    </w:p>
    <w:p w14:paraId="41DF8890" w14:textId="7951452F" w:rsidR="00AA015D" w:rsidRDefault="00D90AF8">
      <w:pPr>
        <w:pStyle w:val="RedaliaNormal"/>
      </w:pPr>
      <w:r>
        <w:t xml:space="preserve">Le remboursement de l’avance sera opéré, par précompte, sur le montant du solde </w:t>
      </w:r>
    </w:p>
    <w:p w14:paraId="3786C5F8" w14:textId="77777777" w:rsidR="00AA015D" w:rsidRPr="00D90AF8" w:rsidRDefault="00D90AF8">
      <w:pPr>
        <w:pStyle w:val="RedaliaTitre3"/>
      </w:pPr>
      <w:bookmarkStart w:id="26" w:name="__RefHeading___Toc4859_3613336824"/>
      <w:r w:rsidRPr="00D90AF8">
        <w:t>Modalités de paiement</w:t>
      </w:r>
      <w:bookmarkEnd w:id="26"/>
    </w:p>
    <w:p w14:paraId="486583C6" w14:textId="1F067101" w:rsidR="00AA015D" w:rsidRDefault="00800A22">
      <w:pPr>
        <w:pStyle w:val="RedaliaNormal"/>
      </w:pPr>
      <w:r w:rsidRPr="00D90AF8">
        <w:rPr>
          <w:u w:val="single"/>
        </w:rPr>
        <w:t xml:space="preserve">Tranche ferme + </w:t>
      </w:r>
      <w:r w:rsidR="00677760">
        <w:rPr>
          <w:u w:val="single"/>
        </w:rPr>
        <w:t>PSE</w:t>
      </w:r>
      <w:r w:rsidR="00C138D7" w:rsidRPr="00D90AF8">
        <w:t> :</w:t>
      </w:r>
    </w:p>
    <w:p w14:paraId="783EF2B1" w14:textId="77777777" w:rsidR="00175B44" w:rsidRDefault="00175B44">
      <w:pPr>
        <w:pStyle w:val="RedaliaNormal"/>
      </w:pPr>
    </w:p>
    <w:p w14:paraId="797D241C" w14:textId="1F35111D" w:rsidR="00AA015D" w:rsidRDefault="00D90AF8">
      <w:pPr>
        <w:pStyle w:val="RedaliaNormal"/>
      </w:pPr>
      <w:r>
        <w:t xml:space="preserve">- un acompte de </w:t>
      </w:r>
      <w:r w:rsidR="00C138D7">
        <w:t>15</w:t>
      </w:r>
      <w:r>
        <w:t xml:space="preserve"> %, soit .............. </w:t>
      </w:r>
      <w:proofErr w:type="gramStart"/>
      <w:r>
        <w:t>euros</w:t>
      </w:r>
      <w:proofErr w:type="gramEnd"/>
      <w:r>
        <w:t xml:space="preserve"> T.T.C après approbation par l'ADEME du premier rapport d'avancement prévu à l’article "Modalités d'exécution" du CCAP et sur présentation d'une facture du montant des prestations réalisées correspondantes ;</w:t>
      </w:r>
    </w:p>
    <w:p w14:paraId="50DF3690" w14:textId="77777777" w:rsidR="00AA015D" w:rsidRDefault="00AA015D">
      <w:pPr>
        <w:pStyle w:val="RedaliaNormal"/>
      </w:pPr>
    </w:p>
    <w:p w14:paraId="76B9F0BD" w14:textId="71D0896C" w:rsidR="00C138D7" w:rsidRDefault="00C138D7" w:rsidP="00C138D7">
      <w:pPr>
        <w:pStyle w:val="RedaliaNormal"/>
      </w:pPr>
      <w:r>
        <w:t xml:space="preserve">- un acompte de 15 %, soit .............. </w:t>
      </w:r>
      <w:proofErr w:type="gramStart"/>
      <w:r>
        <w:t>euros</w:t>
      </w:r>
      <w:proofErr w:type="gramEnd"/>
      <w:r>
        <w:t xml:space="preserve"> T.T.C après approbation par l'ADEME du second rapport d'avancement prévu à l’article "Modalités d'exécution" du CCAP et sur présentation d'une facture du montant des prestations réalisées correspondantes ;</w:t>
      </w:r>
    </w:p>
    <w:p w14:paraId="0C60C032" w14:textId="77777777" w:rsidR="00C138D7" w:rsidRDefault="00C138D7">
      <w:pPr>
        <w:pStyle w:val="RedaliaNormal"/>
      </w:pPr>
    </w:p>
    <w:p w14:paraId="1E3D1DD6" w14:textId="015C16F8" w:rsidR="00AA015D" w:rsidRDefault="00D90AF8">
      <w:pPr>
        <w:pStyle w:val="RedaliaNormal"/>
      </w:pPr>
      <w:r>
        <w:t xml:space="preserve">- un acompte de 30 %, soit .............. </w:t>
      </w:r>
      <w:proofErr w:type="gramStart"/>
      <w:r>
        <w:t>euros</w:t>
      </w:r>
      <w:proofErr w:type="gramEnd"/>
      <w:r>
        <w:t xml:space="preserve"> T.T.C après approbation par l'ADEME du </w:t>
      </w:r>
      <w:r w:rsidR="00C138D7">
        <w:t xml:space="preserve">troisième </w:t>
      </w:r>
      <w:r>
        <w:t>rapport d'avancement prévu à l’article "Modalités d'exécution" du CCAP et sur présentation d'une facture du montant des prestations réalisées correspondantes ;</w:t>
      </w:r>
    </w:p>
    <w:p w14:paraId="29AE6752" w14:textId="77777777" w:rsidR="00AA015D" w:rsidRDefault="00AA015D">
      <w:pPr>
        <w:pStyle w:val="RedaliaNormal"/>
      </w:pPr>
    </w:p>
    <w:p w14:paraId="22BE80B2" w14:textId="77777777" w:rsidR="00AA015D" w:rsidRDefault="00D90AF8">
      <w:pPr>
        <w:pStyle w:val="RedaliaNormal"/>
      </w:pPr>
      <w:r>
        <w:t>- 40 % pour solde, soit……</w:t>
      </w:r>
      <w:proofErr w:type="gramStart"/>
      <w:r>
        <w:t>…….</w:t>
      </w:r>
      <w:proofErr w:type="gramEnd"/>
      <w:r>
        <w:t xml:space="preserve">. </w:t>
      </w:r>
      <w:proofErr w:type="gramStart"/>
      <w:r>
        <w:t>euros</w:t>
      </w:r>
      <w:proofErr w:type="gramEnd"/>
      <w:r>
        <w:t xml:space="preserve"> T.T.C à l’approbation par l'ADEME du rapport final définitif tel que prévu à l’article "Modalités d'exécution" du CCAP et sur présentation d’une facture du montant des prestations réalisées correspondantes.</w:t>
      </w:r>
    </w:p>
    <w:p w14:paraId="35434363" w14:textId="77777777" w:rsidR="00C138D7" w:rsidRDefault="00C138D7">
      <w:pPr>
        <w:pStyle w:val="RedaliaNormal"/>
      </w:pPr>
    </w:p>
    <w:p w14:paraId="442B70FE" w14:textId="6B9E065D" w:rsidR="00175B44" w:rsidRPr="00175B44" w:rsidRDefault="00175B44">
      <w:pPr>
        <w:pStyle w:val="RedaliaNormal"/>
        <w:rPr>
          <w:u w:val="single"/>
        </w:rPr>
      </w:pPr>
      <w:r w:rsidRPr="00D90AF8">
        <w:rPr>
          <w:u w:val="single"/>
        </w:rPr>
        <w:t>Tranche ferme uniquement</w:t>
      </w:r>
      <w:r w:rsidR="00C138D7" w:rsidRPr="00175B44">
        <w:rPr>
          <w:u w:val="single"/>
        </w:rPr>
        <w:t> </w:t>
      </w:r>
    </w:p>
    <w:p w14:paraId="528D4C6E" w14:textId="77777777" w:rsidR="00C138D7" w:rsidRDefault="00C138D7">
      <w:pPr>
        <w:pStyle w:val="RedaliaNormal"/>
      </w:pPr>
    </w:p>
    <w:p w14:paraId="75132CDD" w14:textId="77777777" w:rsidR="00C138D7" w:rsidRDefault="00C138D7" w:rsidP="00C138D7">
      <w:pPr>
        <w:pStyle w:val="RedaliaNormal"/>
      </w:pPr>
      <w:r>
        <w:t xml:space="preserve">- un acompte de 30 %, soit .............. </w:t>
      </w:r>
      <w:proofErr w:type="gramStart"/>
      <w:r>
        <w:t>euros</w:t>
      </w:r>
      <w:proofErr w:type="gramEnd"/>
      <w:r>
        <w:t xml:space="preserve"> T.T.C après approbation par l'ADEME du premier rapport d'avancement prévu à l’article "Modalités d'exécution" du CCAP et sur présentation d'une facture du montant des prestations réalisées correspondantes ;</w:t>
      </w:r>
    </w:p>
    <w:p w14:paraId="7BACFF36" w14:textId="77777777" w:rsidR="00C138D7" w:rsidRDefault="00C138D7" w:rsidP="00C138D7">
      <w:pPr>
        <w:pStyle w:val="RedaliaNormal"/>
      </w:pPr>
    </w:p>
    <w:p w14:paraId="36C7AE3C" w14:textId="77777777" w:rsidR="00C138D7" w:rsidRDefault="00C138D7" w:rsidP="00C138D7">
      <w:pPr>
        <w:pStyle w:val="RedaliaNormal"/>
      </w:pPr>
      <w:r>
        <w:t xml:space="preserve">- un acompte de 30 %, soit .............. </w:t>
      </w:r>
      <w:proofErr w:type="gramStart"/>
      <w:r>
        <w:t>euros</w:t>
      </w:r>
      <w:proofErr w:type="gramEnd"/>
      <w:r>
        <w:t xml:space="preserve"> T.T.C après approbation par l'ADEME du second rapport d'avancement prévu à l’article "Modalités d'exécution" du CCAP et sur présentation d'une facture du montant des prestations réalisées correspondantes ;</w:t>
      </w:r>
    </w:p>
    <w:p w14:paraId="2573F1C4" w14:textId="77777777" w:rsidR="00C138D7" w:rsidRDefault="00C138D7" w:rsidP="00C138D7">
      <w:pPr>
        <w:pStyle w:val="RedaliaNormal"/>
      </w:pPr>
    </w:p>
    <w:p w14:paraId="6C0EA7FE" w14:textId="77777777" w:rsidR="00C138D7" w:rsidRDefault="00C138D7" w:rsidP="00C138D7">
      <w:pPr>
        <w:pStyle w:val="RedaliaNormal"/>
      </w:pPr>
      <w:r>
        <w:t>- 40 % pour solde, soit……</w:t>
      </w:r>
      <w:proofErr w:type="gramStart"/>
      <w:r>
        <w:t>…….</w:t>
      </w:r>
      <w:proofErr w:type="gramEnd"/>
      <w:r>
        <w:t xml:space="preserve">. </w:t>
      </w:r>
      <w:proofErr w:type="gramStart"/>
      <w:r>
        <w:t>euros</w:t>
      </w:r>
      <w:proofErr w:type="gramEnd"/>
      <w:r>
        <w:t xml:space="preserve"> T.T.C à l’approbation par l'ADEME du rapport final définitif tel que prévu à l’article "Modalités d'exécution" du CCAP et sur présentation d’une facture du montant des prestations réalisées correspondantes.</w:t>
      </w:r>
    </w:p>
    <w:p w14:paraId="0292C37D" w14:textId="77777777" w:rsidR="00C138D7" w:rsidRDefault="00C138D7">
      <w:pPr>
        <w:pStyle w:val="RedaliaNormal"/>
      </w:pPr>
    </w:p>
    <w:p w14:paraId="3E277299" w14:textId="77777777" w:rsidR="002433E6" w:rsidRDefault="002433E6">
      <w:pPr>
        <w:pStyle w:val="RedaliaNormal"/>
      </w:pPr>
    </w:p>
    <w:p w14:paraId="4189653E" w14:textId="77777777" w:rsidR="002433E6" w:rsidRDefault="002433E6">
      <w:pPr>
        <w:pStyle w:val="RedaliaNormal"/>
      </w:pPr>
    </w:p>
    <w:p w14:paraId="015BE038" w14:textId="77777777" w:rsidR="00AA015D" w:rsidRDefault="00D90AF8">
      <w:pPr>
        <w:pStyle w:val="RedaliaTitre1"/>
      </w:pPr>
      <w:bookmarkStart w:id="27" w:name="__RefHeading___Toc4861_3613336824"/>
      <w:r>
        <w:lastRenderedPageBreak/>
        <w:t>Responsables respectifs et coordonnées</w:t>
      </w:r>
      <w:bookmarkEnd w:id="27"/>
    </w:p>
    <w:p w14:paraId="3CB5769F" w14:textId="77777777" w:rsidR="00AA015D" w:rsidRDefault="00D90AF8">
      <w:pPr>
        <w:pStyle w:val="RedaliaNormal"/>
        <w:rPr>
          <w:b/>
          <w:bCs/>
        </w:rPr>
      </w:pPr>
      <w:r>
        <w:rPr>
          <w:b/>
          <w:bCs/>
        </w:rPr>
        <w:t>a) pour l'ADEME</w:t>
      </w:r>
    </w:p>
    <w:p w14:paraId="18948709" w14:textId="3CAC9209" w:rsidR="00AA015D" w:rsidRDefault="00D90AF8">
      <w:pPr>
        <w:pStyle w:val="RedaliaNormal"/>
      </w:pPr>
      <w:r>
        <w:t xml:space="preserve">                      </w:t>
      </w:r>
      <w:proofErr w:type="gramStart"/>
      <w:r>
        <w:t>sera</w:t>
      </w:r>
      <w:proofErr w:type="gramEnd"/>
      <w:r>
        <w:t xml:space="preserve"> chargé(e) de suivre l'exécution du présent marché.</w:t>
      </w:r>
    </w:p>
    <w:p w14:paraId="150D17F9" w14:textId="77777777" w:rsidR="00AA015D" w:rsidRDefault="00AA015D">
      <w:pPr>
        <w:pStyle w:val="RedaliaNormal"/>
      </w:pPr>
    </w:p>
    <w:p w14:paraId="325D6BAC" w14:textId="77777777" w:rsidR="00AA015D" w:rsidRDefault="00D90AF8">
      <w:pPr>
        <w:pStyle w:val="RedaliaNormal"/>
        <w:rPr>
          <w:b/>
          <w:bCs/>
        </w:rPr>
      </w:pPr>
      <w:r>
        <w:rPr>
          <w:b/>
          <w:bCs/>
        </w:rPr>
        <w:t>b) pour le titulaire</w:t>
      </w:r>
    </w:p>
    <w:p w14:paraId="44F87283" w14:textId="77777777" w:rsidR="00AA015D" w:rsidRDefault="00D90AF8">
      <w:pPr>
        <w:pStyle w:val="RedaliaNormal"/>
      </w:pPr>
      <w:r>
        <w:t>Monsieur / Madame..........................................................(Prénom Nom, numéro de téléphone et adresse électronique) sera chargé(e) de l'exécution du présent marché.</w:t>
      </w:r>
    </w:p>
    <w:p w14:paraId="62B52138" w14:textId="77777777" w:rsidR="00D90AF8" w:rsidRDefault="00D90AF8">
      <w:pPr>
        <w:pStyle w:val="RedaliaNormal"/>
      </w:pPr>
    </w:p>
    <w:p w14:paraId="72D81D21" w14:textId="77777777" w:rsidR="00D90AF8" w:rsidRDefault="00D90AF8">
      <w:pPr>
        <w:pStyle w:val="RedaliaNormal"/>
      </w:pPr>
    </w:p>
    <w:p w14:paraId="0A4DDAF1" w14:textId="77777777" w:rsidR="00AA015D" w:rsidRDefault="00D90AF8">
      <w:pPr>
        <w:pStyle w:val="RedaliaTitre1"/>
      </w:pPr>
      <w:bookmarkStart w:id="28" w:name="__RefHeading___Toc4863_3613336824"/>
      <w:r>
        <w:t>Annexes de l’acte d’engagement</w:t>
      </w:r>
      <w:bookmarkEnd w:id="28"/>
    </w:p>
    <w:p w14:paraId="67D510BC" w14:textId="77777777" w:rsidR="00AA015D" w:rsidRDefault="00D90AF8">
      <w:pPr>
        <w:pStyle w:val="RedaliaNormal"/>
      </w:pPr>
      <w:r>
        <w:t>Les annexes du présent acte d'engagement sont :</w:t>
      </w:r>
    </w:p>
    <w:p w14:paraId="73EFFD8C" w14:textId="77777777" w:rsidR="00AA015D" w:rsidRDefault="00D90AF8">
      <w:pPr>
        <w:pStyle w:val="RedaliaNormal"/>
      </w:pPr>
      <w:r>
        <w:t>- l'annexe financière ;</w:t>
      </w:r>
    </w:p>
    <w:p w14:paraId="58DECA5C" w14:textId="77777777" w:rsidR="00AA015D" w:rsidRDefault="00D90AF8">
      <w:pPr>
        <w:pStyle w:val="RedaliaNormal"/>
      </w:pPr>
      <w:r>
        <w:t>- la désignation des co-traitants et la répartition des prestations.</w:t>
      </w:r>
    </w:p>
    <w:p w14:paraId="760617D7" w14:textId="77777777" w:rsidR="00AA015D" w:rsidRDefault="00AA015D">
      <w:pPr>
        <w:pStyle w:val="RedaliaNormal"/>
      </w:pPr>
    </w:p>
    <w:p w14:paraId="62CD8CF0" w14:textId="77777777" w:rsidR="00AA015D" w:rsidRDefault="00AA015D">
      <w:pPr>
        <w:pStyle w:val="RedaliaNormal"/>
      </w:pPr>
    </w:p>
    <w:p w14:paraId="02A4BA85" w14:textId="77777777" w:rsidR="00AA015D" w:rsidRDefault="00AA015D">
      <w:pPr>
        <w:pStyle w:val="RedaliaNormal"/>
      </w:pPr>
    </w:p>
    <w:p w14:paraId="04941FF1" w14:textId="77777777" w:rsidR="00AA015D" w:rsidRDefault="00AA015D">
      <w:pPr>
        <w:pStyle w:val="RedaliaNormal"/>
      </w:pPr>
    </w:p>
    <w:tbl>
      <w:tblPr>
        <w:tblW w:w="9212" w:type="dxa"/>
        <w:tblLayout w:type="fixed"/>
        <w:tblCellMar>
          <w:left w:w="10" w:type="dxa"/>
          <w:right w:w="10" w:type="dxa"/>
        </w:tblCellMar>
        <w:tblLook w:val="04A0" w:firstRow="1" w:lastRow="0" w:firstColumn="1" w:lastColumn="0" w:noHBand="0" w:noVBand="1"/>
      </w:tblPr>
      <w:tblGrid>
        <w:gridCol w:w="6487"/>
        <w:gridCol w:w="2725"/>
      </w:tblGrid>
      <w:tr w:rsidR="00AA015D" w14:paraId="363C5E32" w14:textId="77777777">
        <w:tc>
          <w:tcPr>
            <w:tcW w:w="6487" w:type="dxa"/>
            <w:tcMar>
              <w:top w:w="0" w:type="dxa"/>
              <w:left w:w="108" w:type="dxa"/>
              <w:bottom w:w="0" w:type="dxa"/>
              <w:right w:w="108" w:type="dxa"/>
            </w:tcMar>
          </w:tcPr>
          <w:p w14:paraId="419A06B1" w14:textId="77777777" w:rsidR="00AA015D" w:rsidRDefault="00D90AF8">
            <w:pPr>
              <w:pStyle w:val="RedaliaNormal"/>
              <w:rPr>
                <w:rFonts w:cs="Calibri"/>
              </w:rPr>
            </w:pPr>
            <w:r>
              <w:rPr>
                <w:rFonts w:cs="Calibri"/>
              </w:rPr>
              <w:t>Pour le Titulaire,</w:t>
            </w:r>
          </w:p>
          <w:p w14:paraId="4CFF903A" w14:textId="77777777" w:rsidR="00AA015D" w:rsidRDefault="00D90AF8">
            <w:pPr>
              <w:pStyle w:val="RedaliaNormal"/>
              <w:rPr>
                <w:rFonts w:cs="Calibri"/>
              </w:rPr>
            </w:pPr>
            <w:r>
              <w:rPr>
                <w:rFonts w:cs="Calibri"/>
              </w:rPr>
              <w:t>(Nom, Prénom et qualité)</w:t>
            </w:r>
          </w:p>
        </w:tc>
        <w:tc>
          <w:tcPr>
            <w:tcW w:w="2725" w:type="dxa"/>
            <w:tcMar>
              <w:top w:w="0" w:type="dxa"/>
              <w:left w:w="108" w:type="dxa"/>
              <w:bottom w:w="0" w:type="dxa"/>
              <w:right w:w="108" w:type="dxa"/>
            </w:tcMar>
          </w:tcPr>
          <w:p w14:paraId="034CED1F" w14:textId="77777777" w:rsidR="00AA015D" w:rsidRDefault="00D90AF8">
            <w:pPr>
              <w:pStyle w:val="RedaliaNormal"/>
              <w:rPr>
                <w:rFonts w:cs="Calibri"/>
              </w:rPr>
            </w:pPr>
            <w:r>
              <w:rPr>
                <w:rFonts w:cs="Calibri"/>
              </w:rPr>
              <w:t>Pour l’ADEME</w:t>
            </w:r>
          </w:p>
          <w:p w14:paraId="39316EE4" w14:textId="77777777" w:rsidR="00AA015D" w:rsidRDefault="00D90AF8">
            <w:pPr>
              <w:pStyle w:val="RedaliaNormal"/>
              <w:rPr>
                <w:rFonts w:cs="Calibri"/>
              </w:rPr>
            </w:pPr>
            <w:proofErr w:type="gramStart"/>
            <w:r>
              <w:rPr>
                <w:rFonts w:cs="Calibri"/>
              </w:rPr>
              <w:t>et</w:t>
            </w:r>
            <w:proofErr w:type="gramEnd"/>
            <w:r>
              <w:rPr>
                <w:rFonts w:cs="Calibri"/>
              </w:rPr>
              <w:t xml:space="preserve"> par délégation,</w:t>
            </w:r>
          </w:p>
          <w:p w14:paraId="3877F640" w14:textId="77777777" w:rsidR="00AA015D" w:rsidRDefault="00AA015D">
            <w:pPr>
              <w:pStyle w:val="RedaliaNormal"/>
              <w:rPr>
                <w:rFonts w:cs="Calibri"/>
              </w:rPr>
            </w:pPr>
          </w:p>
          <w:p w14:paraId="6D2EC26C" w14:textId="77777777" w:rsidR="00AA015D" w:rsidRDefault="00AA015D">
            <w:pPr>
              <w:pStyle w:val="RedaliaNormal"/>
              <w:rPr>
                <w:rFonts w:cs="Calibri"/>
              </w:rPr>
            </w:pPr>
          </w:p>
          <w:p w14:paraId="35E5ACE2" w14:textId="77777777" w:rsidR="00AA015D" w:rsidRDefault="00AA015D">
            <w:pPr>
              <w:pStyle w:val="RedaliaNormal"/>
              <w:rPr>
                <w:rFonts w:cs="Calibri"/>
              </w:rPr>
            </w:pPr>
          </w:p>
          <w:p w14:paraId="4726397C" w14:textId="77777777" w:rsidR="00AA015D" w:rsidRDefault="00AA015D">
            <w:pPr>
              <w:pStyle w:val="RedaliaNormal"/>
              <w:rPr>
                <w:rFonts w:cs="Calibri"/>
              </w:rPr>
            </w:pPr>
          </w:p>
          <w:p w14:paraId="20782CA8" w14:textId="77777777" w:rsidR="00AA015D" w:rsidRDefault="00D90AF8">
            <w:pPr>
              <w:pStyle w:val="RedaliaNormal"/>
              <w:rPr>
                <w:rFonts w:cs="Calibri"/>
                <w:color w:val="FFFFFF"/>
              </w:rPr>
            </w:pPr>
            <w:r>
              <w:rPr>
                <w:rFonts w:cs="Calibri"/>
                <w:color w:val="FFFFFF"/>
              </w:rPr>
              <w:t>#signature#</w:t>
            </w:r>
          </w:p>
          <w:p w14:paraId="3D55DE02" w14:textId="77777777" w:rsidR="00AA015D" w:rsidRDefault="00AA015D">
            <w:pPr>
              <w:pStyle w:val="RedaliaNormal"/>
              <w:rPr>
                <w:rFonts w:cs="Calibri"/>
              </w:rPr>
            </w:pPr>
          </w:p>
          <w:p w14:paraId="2232B650" w14:textId="77777777" w:rsidR="00AA015D" w:rsidRDefault="00AA015D">
            <w:pPr>
              <w:pStyle w:val="RedaliaNormal"/>
              <w:rPr>
                <w:rFonts w:cs="Calibri"/>
              </w:rPr>
            </w:pPr>
          </w:p>
          <w:p w14:paraId="0E88EEC3" w14:textId="77777777" w:rsidR="00AA015D" w:rsidRDefault="00AA015D">
            <w:pPr>
              <w:pStyle w:val="RedaliaNormal"/>
              <w:rPr>
                <w:rFonts w:cs="Calibri"/>
              </w:rPr>
            </w:pPr>
          </w:p>
        </w:tc>
      </w:tr>
    </w:tbl>
    <w:p w14:paraId="44F67636" w14:textId="77777777" w:rsidR="00AA015D" w:rsidRDefault="00AA015D">
      <w:pPr>
        <w:pStyle w:val="RedaliaNormal"/>
      </w:pPr>
    </w:p>
    <w:p w14:paraId="3E21CB7C" w14:textId="77777777" w:rsidR="00AA015D" w:rsidRDefault="00AA015D">
      <w:pPr>
        <w:pStyle w:val="RedaliaNormal"/>
      </w:pPr>
    </w:p>
    <w:p w14:paraId="31883408" w14:textId="77777777" w:rsidR="00AA015D" w:rsidRDefault="00AA015D">
      <w:pPr>
        <w:pStyle w:val="RedaliaNormal"/>
        <w:pageBreakBefore/>
      </w:pPr>
    </w:p>
    <w:p w14:paraId="5140E488" w14:textId="77777777" w:rsidR="00AA015D" w:rsidRDefault="00D90AF8">
      <w:pPr>
        <w:pStyle w:val="RdaliaTitredossier"/>
      </w:pPr>
      <w:r>
        <w:t>Annexe à l’acte d’engagement</w:t>
      </w:r>
    </w:p>
    <w:p w14:paraId="418C1624" w14:textId="77777777" w:rsidR="00AA015D" w:rsidRDefault="00AA015D">
      <w:pPr>
        <w:pStyle w:val="RdaliaTitredossier"/>
        <w:rPr>
          <w:sz w:val="28"/>
          <w:szCs w:val="10"/>
        </w:rPr>
      </w:pPr>
    </w:p>
    <w:p w14:paraId="363A29A9" w14:textId="77777777" w:rsidR="00AA015D" w:rsidRDefault="00D90AF8">
      <w:pPr>
        <w:pStyle w:val="RdaliaTitredossier"/>
        <w:rPr>
          <w:sz w:val="44"/>
          <w:szCs w:val="18"/>
        </w:rPr>
      </w:pPr>
      <w:r>
        <w:rPr>
          <w:sz w:val="44"/>
          <w:szCs w:val="18"/>
        </w:rPr>
        <w:t>DESIGNATION DES CO-TRAITANTS ET REPARTITION DES PRESTATIONS</w:t>
      </w:r>
    </w:p>
    <w:p w14:paraId="705D1647" w14:textId="77777777" w:rsidR="00AA015D" w:rsidRDefault="00AA015D">
      <w:pPr>
        <w:pStyle w:val="RedaliaNormal"/>
        <w:rPr>
          <w:sz w:val="18"/>
          <w:szCs w:val="16"/>
        </w:rPr>
      </w:pPr>
    </w:p>
    <w:tbl>
      <w:tblPr>
        <w:tblW w:w="10771" w:type="dxa"/>
        <w:jc w:val="center"/>
        <w:tblLayout w:type="fixed"/>
        <w:tblCellMar>
          <w:left w:w="10" w:type="dxa"/>
          <w:right w:w="10" w:type="dxa"/>
        </w:tblCellMar>
        <w:tblLook w:val="04A0" w:firstRow="1" w:lastRow="0" w:firstColumn="1" w:lastColumn="0" w:noHBand="0" w:noVBand="1"/>
      </w:tblPr>
      <w:tblGrid>
        <w:gridCol w:w="2835"/>
        <w:gridCol w:w="1984"/>
        <w:gridCol w:w="1984"/>
        <w:gridCol w:w="1984"/>
        <w:gridCol w:w="1984"/>
      </w:tblGrid>
      <w:tr w:rsidR="00AA015D" w14:paraId="03471873" w14:textId="77777777">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3E2C927C" w14:textId="77777777" w:rsidR="00AA015D" w:rsidRDefault="00D90AF8">
            <w:pPr>
              <w:pStyle w:val="RedaliaNormal"/>
              <w:jc w:val="center"/>
            </w:pPr>
            <w:r>
              <w:rPr>
                <w:b/>
                <w:bCs/>
                <w:sz w:val="20"/>
                <w:szCs w:val="18"/>
              </w:rPr>
              <w:t>Désignation de l’entreprise</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4EFC8014" w14:textId="77777777" w:rsidR="00AA015D" w:rsidRDefault="00D90AF8">
            <w:pPr>
              <w:pStyle w:val="RedaliaNormal"/>
              <w:jc w:val="center"/>
              <w:rPr>
                <w:b/>
                <w:bCs/>
                <w:sz w:val="20"/>
                <w:szCs w:val="18"/>
              </w:rPr>
            </w:pPr>
            <w:r>
              <w:rPr>
                <w:b/>
                <w:bCs/>
                <w:sz w:val="20"/>
                <w:szCs w:val="18"/>
              </w:rPr>
              <w:t>Co-traitant n°1</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7CA61B9" w14:textId="77777777" w:rsidR="00AA015D" w:rsidRDefault="00D90AF8">
            <w:pPr>
              <w:pStyle w:val="RedaliaNormal"/>
              <w:jc w:val="center"/>
              <w:rPr>
                <w:b/>
                <w:bCs/>
                <w:sz w:val="20"/>
                <w:szCs w:val="18"/>
              </w:rPr>
            </w:pPr>
            <w:r>
              <w:rPr>
                <w:b/>
                <w:bCs/>
                <w:sz w:val="20"/>
                <w:szCs w:val="18"/>
              </w:rPr>
              <w:t>Co-traitant n°2</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A13C39C" w14:textId="77777777" w:rsidR="00AA015D" w:rsidRDefault="00D90AF8">
            <w:pPr>
              <w:pStyle w:val="RedaliaNormal"/>
              <w:jc w:val="center"/>
              <w:rPr>
                <w:b/>
                <w:bCs/>
                <w:sz w:val="20"/>
                <w:szCs w:val="18"/>
              </w:rPr>
            </w:pPr>
            <w:r>
              <w:rPr>
                <w:b/>
                <w:bCs/>
                <w:sz w:val="20"/>
                <w:szCs w:val="18"/>
              </w:rPr>
              <w:t>Co-traitant n°3</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3440380" w14:textId="77777777" w:rsidR="00AA015D" w:rsidRDefault="00D90AF8">
            <w:pPr>
              <w:pStyle w:val="RedaliaNormal"/>
              <w:jc w:val="center"/>
              <w:rPr>
                <w:b/>
                <w:bCs/>
                <w:sz w:val="20"/>
                <w:szCs w:val="18"/>
              </w:rPr>
            </w:pPr>
            <w:r>
              <w:rPr>
                <w:b/>
                <w:bCs/>
                <w:sz w:val="20"/>
                <w:szCs w:val="18"/>
              </w:rPr>
              <w:t>Co-traitant n°4</w:t>
            </w:r>
          </w:p>
        </w:tc>
      </w:tr>
      <w:tr w:rsidR="00AA015D" w14:paraId="1C7DE7C9"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5981AA2D" w14:textId="77777777" w:rsidR="00AA015D" w:rsidRDefault="00D90AF8">
            <w:pPr>
              <w:pStyle w:val="RedaliaNormal"/>
              <w:jc w:val="left"/>
              <w:rPr>
                <w:b/>
                <w:bCs/>
                <w:sz w:val="20"/>
              </w:rPr>
            </w:pPr>
            <w:r>
              <w:rPr>
                <w:b/>
                <w:bCs/>
                <w:sz w:val="20"/>
              </w:rPr>
              <w:t>La société, forme juridique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E6A553E"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05514A6"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B05F813"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F0ACD97" w14:textId="77777777" w:rsidR="00AA015D" w:rsidRDefault="00AA015D">
            <w:pPr>
              <w:pStyle w:val="RedaliaNormal"/>
              <w:jc w:val="center"/>
              <w:rPr>
                <w:sz w:val="20"/>
              </w:rPr>
            </w:pPr>
          </w:p>
        </w:tc>
      </w:tr>
      <w:tr w:rsidR="00AA015D" w14:paraId="3A0065E8"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531B9E7" w14:textId="77777777" w:rsidR="00AA015D" w:rsidRDefault="00D90AF8">
            <w:pPr>
              <w:pStyle w:val="RedaliaNormal"/>
              <w:jc w:val="left"/>
              <w:rPr>
                <w:b/>
                <w:bCs/>
                <w:sz w:val="20"/>
              </w:rPr>
            </w:pPr>
            <w:r>
              <w:rPr>
                <w:b/>
                <w:bCs/>
                <w:sz w:val="20"/>
              </w:rPr>
              <w:t>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FB58903"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2563DD6"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18F1D6C"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689A9E" w14:textId="77777777" w:rsidR="00AA015D" w:rsidRDefault="00AA015D">
            <w:pPr>
              <w:pStyle w:val="RedaliaNormal"/>
              <w:jc w:val="center"/>
              <w:rPr>
                <w:sz w:val="20"/>
              </w:rPr>
            </w:pPr>
          </w:p>
        </w:tc>
      </w:tr>
      <w:tr w:rsidR="00AA015D" w14:paraId="4627C75A"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C524C33" w14:textId="77777777" w:rsidR="00AA015D" w:rsidRDefault="00D90AF8">
            <w:pPr>
              <w:pStyle w:val="RedaliaNormal"/>
              <w:jc w:val="left"/>
              <w:rPr>
                <w:b/>
                <w:bCs/>
                <w:sz w:val="20"/>
              </w:rPr>
            </w:pPr>
            <w:r>
              <w:rPr>
                <w:b/>
                <w:bCs/>
                <w:sz w:val="20"/>
              </w:rPr>
              <w:t>N° SIRET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C420EFA"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D456D7A"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B85C74B"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63B909D" w14:textId="77777777" w:rsidR="00AA015D" w:rsidRDefault="00AA015D">
            <w:pPr>
              <w:pStyle w:val="RedaliaNormal"/>
              <w:jc w:val="center"/>
              <w:rPr>
                <w:sz w:val="20"/>
              </w:rPr>
            </w:pPr>
          </w:p>
        </w:tc>
      </w:tr>
      <w:tr w:rsidR="00AA015D" w14:paraId="6966CCA9"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F17AC3F" w14:textId="77777777" w:rsidR="00AA015D" w:rsidRDefault="00D90AF8">
            <w:pPr>
              <w:pStyle w:val="RedaliaNormal"/>
              <w:jc w:val="left"/>
              <w:rPr>
                <w:b/>
                <w:bCs/>
                <w:sz w:val="20"/>
              </w:rPr>
            </w:pPr>
            <w:r>
              <w:rPr>
                <w:b/>
                <w:bCs/>
                <w:sz w:val="20"/>
              </w:rPr>
              <w:t>Représentée par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A37E3F3"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D30ACE1"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F651825"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45C0634" w14:textId="77777777" w:rsidR="00AA015D" w:rsidRDefault="00AA015D">
            <w:pPr>
              <w:pStyle w:val="RedaliaNormal"/>
              <w:jc w:val="center"/>
              <w:rPr>
                <w:sz w:val="20"/>
              </w:rPr>
            </w:pPr>
          </w:p>
        </w:tc>
      </w:tr>
      <w:tr w:rsidR="00AA015D" w14:paraId="7DF229E2"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7C64C15" w14:textId="77777777" w:rsidR="00AA015D" w:rsidRDefault="00D90AF8">
            <w:pPr>
              <w:pStyle w:val="RedaliaNormal"/>
              <w:jc w:val="left"/>
              <w:rPr>
                <w:b/>
                <w:bCs/>
                <w:sz w:val="20"/>
              </w:rPr>
            </w:pPr>
            <w:r>
              <w:rPr>
                <w:b/>
                <w:bCs/>
                <w:sz w:val="20"/>
              </w:rPr>
              <w:t>Agissant en qualité de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D618F8D"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2CD10D5"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00B718E"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2101493" w14:textId="77777777" w:rsidR="00AA015D" w:rsidRDefault="00AA015D">
            <w:pPr>
              <w:pStyle w:val="RedaliaNormal"/>
              <w:jc w:val="center"/>
              <w:rPr>
                <w:sz w:val="20"/>
              </w:rPr>
            </w:pPr>
          </w:p>
        </w:tc>
      </w:tr>
      <w:tr w:rsidR="00AA015D" w14:paraId="46F794E0"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E3DC52D" w14:textId="77777777" w:rsidR="00AA015D" w:rsidRDefault="00D90AF8">
            <w:pPr>
              <w:pStyle w:val="RedaliaNormal"/>
              <w:jc w:val="left"/>
              <w:rPr>
                <w:b/>
                <w:bCs/>
                <w:sz w:val="20"/>
              </w:rPr>
            </w:pPr>
            <w:r>
              <w:rPr>
                <w:b/>
                <w:bCs/>
                <w:sz w:val="20"/>
              </w:rPr>
              <w:t>Adresse de l’établissement (si différent du 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2C235C7"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F95D262"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1B4D132" w14:textId="77777777" w:rsidR="00AA015D" w:rsidRDefault="00AA015D">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0CA2B9A" w14:textId="77777777" w:rsidR="00AA015D" w:rsidRDefault="00AA015D">
            <w:pPr>
              <w:pStyle w:val="RedaliaNormal"/>
              <w:jc w:val="center"/>
              <w:rPr>
                <w:sz w:val="20"/>
              </w:rPr>
            </w:pPr>
          </w:p>
        </w:tc>
      </w:tr>
    </w:tbl>
    <w:p w14:paraId="23173EBA" w14:textId="77777777" w:rsidR="00AA015D" w:rsidRDefault="00AA015D">
      <w:pPr>
        <w:pStyle w:val="RedaliaNormal"/>
        <w:rPr>
          <w:sz w:val="14"/>
          <w:szCs w:val="12"/>
        </w:rPr>
      </w:pPr>
    </w:p>
    <w:p w14:paraId="4DCE27E2" w14:textId="77777777" w:rsidR="00AA015D" w:rsidRDefault="00AA015D">
      <w:pPr>
        <w:pStyle w:val="RedaliaNormal"/>
        <w:pageBreakBefore/>
      </w:pPr>
    </w:p>
    <w:tbl>
      <w:tblPr>
        <w:tblW w:w="10207" w:type="dxa"/>
        <w:jc w:val="center"/>
        <w:tblLayout w:type="fixed"/>
        <w:tblCellMar>
          <w:left w:w="10" w:type="dxa"/>
          <w:right w:w="10" w:type="dxa"/>
        </w:tblCellMar>
        <w:tblLook w:val="04A0" w:firstRow="1" w:lastRow="0" w:firstColumn="1" w:lastColumn="0" w:noHBand="0" w:noVBand="1"/>
      </w:tblPr>
      <w:tblGrid>
        <w:gridCol w:w="1985"/>
        <w:gridCol w:w="2694"/>
        <w:gridCol w:w="1985"/>
        <w:gridCol w:w="1701"/>
        <w:gridCol w:w="1842"/>
      </w:tblGrid>
      <w:tr w:rsidR="00AA015D" w14:paraId="01E22948" w14:textId="77777777">
        <w:trPr>
          <w:cantSplit/>
          <w:trHeight w:val="388"/>
          <w:jc w:val="center"/>
        </w:trPr>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8DCD96C" w14:textId="77777777" w:rsidR="00AA015D" w:rsidRDefault="00D90AF8">
            <w:pPr>
              <w:pStyle w:val="RedaliaNormal"/>
              <w:jc w:val="center"/>
              <w:rPr>
                <w:b/>
                <w:bCs/>
              </w:rPr>
            </w:pPr>
            <w:r>
              <w:rPr>
                <w:b/>
                <w:bCs/>
              </w:rPr>
              <w:t>Désignation de l’entreprise</w:t>
            </w: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4B8DF9A6" w14:textId="77777777" w:rsidR="00AA015D" w:rsidRDefault="00D90AF8">
            <w:pPr>
              <w:pStyle w:val="RedaliaNormal"/>
              <w:jc w:val="center"/>
              <w:rPr>
                <w:b/>
                <w:bCs/>
              </w:rPr>
            </w:pPr>
            <w:r>
              <w:rPr>
                <w:b/>
                <w:bCs/>
              </w:rPr>
              <w:t>Prestations concernées</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20AF210F" w14:textId="77777777" w:rsidR="00AA015D" w:rsidRDefault="00D90AF8">
            <w:pPr>
              <w:pStyle w:val="RedaliaNormal"/>
              <w:jc w:val="center"/>
              <w:rPr>
                <w:b/>
                <w:bCs/>
              </w:rPr>
            </w:pPr>
            <w:r>
              <w:rPr>
                <w:b/>
                <w:bCs/>
              </w:rPr>
              <w:t>Montant HT (€)</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7994086C" w14:textId="77777777" w:rsidR="00AA015D" w:rsidRDefault="00D90AF8">
            <w:pPr>
              <w:pStyle w:val="RedaliaNormal"/>
              <w:jc w:val="center"/>
              <w:rPr>
                <w:b/>
                <w:bCs/>
              </w:rPr>
            </w:pPr>
            <w:r>
              <w:rPr>
                <w:b/>
                <w:bCs/>
              </w:rPr>
              <w:t>Taux T.V.A.</w:t>
            </w:r>
          </w:p>
        </w:tc>
        <w:tc>
          <w:tcPr>
            <w:tcW w:w="1842"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3F141E7B" w14:textId="77777777" w:rsidR="00AA015D" w:rsidRDefault="00D90AF8">
            <w:pPr>
              <w:pStyle w:val="RedaliaNormal"/>
              <w:jc w:val="center"/>
              <w:rPr>
                <w:b/>
                <w:bCs/>
              </w:rPr>
            </w:pPr>
            <w:r>
              <w:rPr>
                <w:b/>
                <w:bCs/>
              </w:rPr>
              <w:t>Montant TTC (€)</w:t>
            </w:r>
          </w:p>
        </w:tc>
      </w:tr>
      <w:tr w:rsidR="00AA015D" w14:paraId="72106195"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C566567"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97D0DBD" w14:textId="77777777" w:rsidR="00AA015D" w:rsidRDefault="00AA015D">
            <w:pPr>
              <w:pStyle w:val="RedaliaContenudetableau"/>
              <w:jc w:val="center"/>
              <w:rPr>
                <w:sz w:val="16"/>
              </w:rPr>
            </w:pPr>
          </w:p>
          <w:p w14:paraId="4D84FD07" w14:textId="77777777" w:rsidR="00AA015D" w:rsidRDefault="00AA015D">
            <w:pPr>
              <w:pStyle w:val="RedaliaContenudetableau"/>
              <w:jc w:val="center"/>
              <w:rPr>
                <w:sz w:val="16"/>
              </w:rPr>
            </w:pPr>
          </w:p>
          <w:p w14:paraId="01EBC8A4" w14:textId="77777777" w:rsidR="00AA015D" w:rsidRDefault="00AA015D">
            <w:pPr>
              <w:pStyle w:val="RedaliaContenudetableau"/>
              <w:jc w:val="center"/>
              <w:rPr>
                <w:sz w:val="16"/>
              </w:rPr>
            </w:pPr>
          </w:p>
          <w:p w14:paraId="4D7CFFEA"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F7280A9" w14:textId="77777777" w:rsidR="00AA015D" w:rsidRDefault="00AA015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BEBD44"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E6FCCCC" w14:textId="77777777" w:rsidR="00AA015D" w:rsidRDefault="00AA015D">
            <w:pPr>
              <w:pStyle w:val="RedaliaContenudetableau"/>
              <w:jc w:val="center"/>
              <w:rPr>
                <w:sz w:val="16"/>
              </w:rPr>
            </w:pPr>
          </w:p>
        </w:tc>
      </w:tr>
      <w:tr w:rsidR="00AA015D" w14:paraId="733524EA"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97C8929"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9A6E9CC" w14:textId="77777777" w:rsidR="00AA015D" w:rsidRDefault="00AA015D">
            <w:pPr>
              <w:pStyle w:val="RedaliaContenudetableau"/>
              <w:jc w:val="center"/>
              <w:rPr>
                <w:sz w:val="16"/>
              </w:rPr>
            </w:pPr>
          </w:p>
          <w:p w14:paraId="53641358" w14:textId="77777777" w:rsidR="00AA015D" w:rsidRDefault="00AA015D">
            <w:pPr>
              <w:pStyle w:val="RedaliaContenudetableau"/>
              <w:jc w:val="center"/>
              <w:rPr>
                <w:sz w:val="16"/>
              </w:rPr>
            </w:pPr>
          </w:p>
          <w:p w14:paraId="414707D0" w14:textId="77777777" w:rsidR="00AA015D" w:rsidRDefault="00AA015D">
            <w:pPr>
              <w:pStyle w:val="RedaliaContenudetableau"/>
              <w:jc w:val="center"/>
              <w:rPr>
                <w:sz w:val="16"/>
              </w:rPr>
            </w:pPr>
          </w:p>
          <w:p w14:paraId="5D037F2B"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A326ED5" w14:textId="77777777" w:rsidR="00AA015D" w:rsidRDefault="00AA015D">
            <w:pPr>
              <w:pStyle w:val="RedaliaContenudetableau"/>
              <w:jc w:val="cente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D2D5E5"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26476FA" w14:textId="77777777" w:rsidR="00AA015D" w:rsidRDefault="00AA015D">
            <w:pPr>
              <w:pStyle w:val="RedaliaContenudetableau"/>
              <w:jc w:val="center"/>
              <w:rPr>
                <w:sz w:val="16"/>
              </w:rPr>
            </w:pPr>
          </w:p>
        </w:tc>
      </w:tr>
      <w:tr w:rsidR="00AA015D" w14:paraId="5C76096E"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8D62BE1"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5E2EC8" w14:textId="77777777" w:rsidR="00AA015D" w:rsidRDefault="00AA015D">
            <w:pPr>
              <w:pStyle w:val="RedaliaContenudetableau"/>
              <w:jc w:val="center"/>
              <w:rPr>
                <w:sz w:val="16"/>
              </w:rPr>
            </w:pPr>
          </w:p>
          <w:p w14:paraId="5735728A" w14:textId="77777777" w:rsidR="00AA015D" w:rsidRDefault="00AA015D">
            <w:pPr>
              <w:pStyle w:val="RedaliaContenudetableau"/>
              <w:jc w:val="center"/>
              <w:rPr>
                <w:sz w:val="16"/>
              </w:rPr>
            </w:pPr>
          </w:p>
          <w:p w14:paraId="387807B4" w14:textId="77777777" w:rsidR="00AA015D" w:rsidRDefault="00AA015D">
            <w:pPr>
              <w:pStyle w:val="RedaliaContenudetableau"/>
              <w:jc w:val="center"/>
              <w:rPr>
                <w:sz w:val="16"/>
              </w:rPr>
            </w:pPr>
          </w:p>
          <w:p w14:paraId="6FCC499F"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B3152AC" w14:textId="77777777" w:rsidR="00AA015D" w:rsidRDefault="00AA015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E3D5856"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272E2DE" w14:textId="77777777" w:rsidR="00AA015D" w:rsidRDefault="00AA015D">
            <w:pPr>
              <w:pStyle w:val="RedaliaContenudetableau"/>
              <w:jc w:val="center"/>
              <w:rPr>
                <w:sz w:val="16"/>
              </w:rPr>
            </w:pPr>
          </w:p>
        </w:tc>
      </w:tr>
      <w:tr w:rsidR="00AA015D" w14:paraId="34E8278F"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754B64D" w14:textId="77777777" w:rsidR="00AA015D" w:rsidRDefault="00D90AF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E26CAF" w14:textId="77777777" w:rsidR="00AA015D" w:rsidRDefault="00AA015D">
            <w:pPr>
              <w:pStyle w:val="RedaliaContenudetableau"/>
              <w:jc w:val="center"/>
              <w:rPr>
                <w:sz w:val="16"/>
              </w:rPr>
            </w:pPr>
          </w:p>
          <w:p w14:paraId="54703EB4" w14:textId="77777777" w:rsidR="00AA015D" w:rsidRDefault="00AA015D">
            <w:pPr>
              <w:pStyle w:val="RedaliaContenudetableau"/>
              <w:jc w:val="center"/>
              <w:rPr>
                <w:sz w:val="16"/>
              </w:rPr>
            </w:pPr>
          </w:p>
          <w:p w14:paraId="71226404" w14:textId="77777777" w:rsidR="00AA015D" w:rsidRDefault="00AA015D">
            <w:pPr>
              <w:pStyle w:val="RedaliaContenudetableau"/>
              <w:jc w:val="center"/>
              <w:rPr>
                <w:sz w:val="16"/>
              </w:rPr>
            </w:pPr>
          </w:p>
          <w:p w14:paraId="4F63EB7B" w14:textId="77777777" w:rsidR="00AA015D" w:rsidRDefault="00AA015D">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4DBB9A" w14:textId="77777777" w:rsidR="00AA015D" w:rsidRDefault="00AA015D">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C22EEB2" w14:textId="77777777" w:rsidR="00AA015D" w:rsidRDefault="00AA015D">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32BDDC9" w14:textId="77777777" w:rsidR="00AA015D" w:rsidRDefault="00AA015D">
            <w:pPr>
              <w:pStyle w:val="RedaliaContenudetableau"/>
              <w:jc w:val="center"/>
              <w:rPr>
                <w:sz w:val="16"/>
              </w:rPr>
            </w:pPr>
          </w:p>
        </w:tc>
      </w:tr>
      <w:tr w:rsidR="00AA015D" w14:paraId="1CD54051" w14:textId="77777777">
        <w:trPr>
          <w:cantSplit/>
          <w:trHeight w:val="454"/>
          <w:jc w:val="center"/>
        </w:trPr>
        <w:tc>
          <w:tcPr>
            <w:tcW w:w="1985" w:type="dxa"/>
            <w:tcBorders>
              <w:top w:val="single" w:sz="6" w:space="0" w:color="000000"/>
              <w:right w:val="single" w:sz="6" w:space="0" w:color="000000"/>
            </w:tcBorders>
            <w:tcMar>
              <w:top w:w="0" w:type="dxa"/>
              <w:left w:w="79" w:type="dxa"/>
              <w:bottom w:w="0" w:type="dxa"/>
              <w:right w:w="79" w:type="dxa"/>
            </w:tcMar>
          </w:tcPr>
          <w:p w14:paraId="494273FD" w14:textId="77777777" w:rsidR="00AA015D" w:rsidRDefault="00AA015D">
            <w:pPr>
              <w:pStyle w:val="RedaliaNormal"/>
              <w:rPr>
                <w:sz w:val="12"/>
                <w:szCs w:val="10"/>
              </w:rPr>
            </w:pPr>
          </w:p>
          <w:p w14:paraId="15687EFD" w14:textId="77777777" w:rsidR="00AA015D" w:rsidRDefault="00AA015D">
            <w:pPr>
              <w:pStyle w:val="RedaliaNormal"/>
            </w:pP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64DC6DB9" w14:textId="77777777" w:rsidR="00AA015D" w:rsidRDefault="00D90AF8">
            <w:pPr>
              <w:pStyle w:val="RedaliaNormal"/>
              <w:jc w:val="center"/>
              <w:rPr>
                <w:b/>
                <w:bCs/>
                <w:iCs/>
              </w:rPr>
            </w:pPr>
            <w:r>
              <w:rPr>
                <w:b/>
                <w:bCs/>
                <w:iCs/>
              </w:rPr>
              <w:t>Totaux :</w:t>
            </w: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76A4CC9" w14:textId="77777777" w:rsidR="00AA015D" w:rsidRDefault="00AA015D">
            <w:pPr>
              <w:pStyle w:val="RedaliaNormal"/>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410C184" w14:textId="77777777" w:rsidR="00AA015D" w:rsidRDefault="00AA015D">
            <w:pPr>
              <w:pStyle w:val="RedaliaNormal"/>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1DCC097" w14:textId="77777777" w:rsidR="00AA015D" w:rsidRDefault="00AA015D">
            <w:pPr>
              <w:pStyle w:val="RedaliaNormal"/>
              <w:jc w:val="center"/>
              <w:rPr>
                <w:sz w:val="16"/>
              </w:rPr>
            </w:pPr>
          </w:p>
        </w:tc>
      </w:tr>
    </w:tbl>
    <w:p w14:paraId="3C1126A3" w14:textId="77777777" w:rsidR="00AA015D" w:rsidRDefault="00AA015D">
      <w:pPr>
        <w:rPr>
          <w:sz w:val="16"/>
          <w:szCs w:val="14"/>
        </w:rPr>
      </w:pPr>
    </w:p>
    <w:sectPr w:rsidR="00AA015D">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87B7E" w14:textId="77777777" w:rsidR="00E65715" w:rsidRDefault="00E65715">
      <w:r>
        <w:separator/>
      </w:r>
    </w:p>
  </w:endnote>
  <w:endnote w:type="continuationSeparator" w:id="0">
    <w:p w14:paraId="69F6D6C6" w14:textId="77777777" w:rsidR="00E65715" w:rsidRDefault="00E6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D506F" w14:textId="77777777" w:rsidR="00C6086E" w:rsidRDefault="00C6086E">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525859" w14:paraId="52865A30" w14:textId="77777777">
      <w:tc>
        <w:tcPr>
          <w:tcW w:w="3070" w:type="dxa"/>
          <w:tcBorders>
            <w:top w:val="single" w:sz="4" w:space="0" w:color="000000"/>
          </w:tcBorders>
          <w:tcMar>
            <w:top w:w="0" w:type="dxa"/>
            <w:left w:w="70" w:type="dxa"/>
            <w:bottom w:w="0" w:type="dxa"/>
            <w:right w:w="70" w:type="dxa"/>
          </w:tcMar>
        </w:tcPr>
        <w:p w14:paraId="21A37B15" w14:textId="77777777" w:rsidR="00C6086E" w:rsidRDefault="00D90AF8">
          <w:pPr>
            <w:pStyle w:val="RdaliaLgende"/>
          </w:pPr>
          <w:r>
            <w:t>Acte d’engagement</w:t>
          </w:r>
        </w:p>
      </w:tc>
      <w:tc>
        <w:tcPr>
          <w:tcW w:w="3071" w:type="dxa"/>
          <w:tcBorders>
            <w:top w:val="single" w:sz="4" w:space="0" w:color="000000"/>
          </w:tcBorders>
          <w:tcMar>
            <w:top w:w="0" w:type="dxa"/>
            <w:left w:w="70" w:type="dxa"/>
            <w:bottom w:w="0" w:type="dxa"/>
            <w:right w:w="70" w:type="dxa"/>
          </w:tcMar>
        </w:tcPr>
        <w:p w14:paraId="17B5966B" w14:textId="77777777" w:rsidR="00C6086E" w:rsidRDefault="00C6086E">
          <w:pPr>
            <w:pStyle w:val="RdaliaLgende"/>
          </w:pPr>
        </w:p>
      </w:tc>
      <w:tc>
        <w:tcPr>
          <w:tcW w:w="3071" w:type="dxa"/>
          <w:tcBorders>
            <w:top w:val="single" w:sz="4" w:space="0" w:color="000000"/>
          </w:tcBorders>
          <w:tcMar>
            <w:top w:w="0" w:type="dxa"/>
            <w:left w:w="70" w:type="dxa"/>
            <w:bottom w:w="0" w:type="dxa"/>
            <w:right w:w="70" w:type="dxa"/>
          </w:tcMar>
        </w:tcPr>
        <w:p w14:paraId="2C584CC8" w14:textId="77777777" w:rsidR="00C6086E" w:rsidRDefault="00D90AF8">
          <w:pPr>
            <w:pStyle w:val="RdaliaLgende"/>
            <w:jc w:val="right"/>
          </w:pPr>
          <w:r>
            <w:t xml:space="preserve">Page </w:t>
          </w:r>
          <w:r>
            <w:fldChar w:fldCharType="begin"/>
          </w:r>
          <w:r>
            <w:instrText xml:space="preserve"> PAGE </w:instrText>
          </w:r>
          <w:r>
            <w:fldChar w:fldCharType="separate"/>
          </w:r>
          <w:r>
            <w:t>8</w:t>
          </w:r>
          <w:r>
            <w:fldChar w:fldCharType="end"/>
          </w:r>
          <w:r>
            <w:t xml:space="preserve"> sur </w:t>
          </w:r>
          <w:r>
            <w:fldChar w:fldCharType="begin"/>
          </w:r>
          <w:r>
            <w:instrText xml:space="preserve"> NUMPAGES </w:instrText>
          </w:r>
          <w:r>
            <w:fldChar w:fldCharType="separate"/>
          </w:r>
          <w:r>
            <w:t>8</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ABCC" w14:textId="77777777" w:rsidR="00E65715" w:rsidRDefault="00E65715">
      <w:r>
        <w:rPr>
          <w:color w:val="000000"/>
        </w:rPr>
        <w:separator/>
      </w:r>
    </w:p>
  </w:footnote>
  <w:footnote w:type="continuationSeparator" w:id="0">
    <w:p w14:paraId="7CF36142" w14:textId="77777777" w:rsidR="00E65715" w:rsidRDefault="00E65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525859" w14:paraId="5BCEEBDF" w14:textId="77777777">
      <w:tc>
        <w:tcPr>
          <w:tcW w:w="3070" w:type="dxa"/>
          <w:tcBorders>
            <w:bottom w:val="single" w:sz="4" w:space="0" w:color="000000"/>
          </w:tcBorders>
          <w:tcMar>
            <w:top w:w="0" w:type="dxa"/>
            <w:left w:w="70" w:type="dxa"/>
            <w:bottom w:w="0" w:type="dxa"/>
            <w:right w:w="70" w:type="dxa"/>
          </w:tcMar>
        </w:tcPr>
        <w:p w14:paraId="1EB353D6" w14:textId="77777777" w:rsidR="00C6086E" w:rsidRDefault="00D90AF8">
          <w:pPr>
            <w:pStyle w:val="RdaliaLgende"/>
          </w:pPr>
          <w:r>
            <w:t xml:space="preserve"> </w:t>
          </w:r>
        </w:p>
      </w:tc>
      <w:tc>
        <w:tcPr>
          <w:tcW w:w="3071" w:type="dxa"/>
          <w:tcBorders>
            <w:bottom w:val="single" w:sz="4" w:space="0" w:color="000000"/>
          </w:tcBorders>
          <w:tcMar>
            <w:top w:w="0" w:type="dxa"/>
            <w:left w:w="70" w:type="dxa"/>
            <w:bottom w:w="0" w:type="dxa"/>
            <w:right w:w="70" w:type="dxa"/>
          </w:tcMar>
        </w:tcPr>
        <w:p w14:paraId="60A409AA" w14:textId="77777777" w:rsidR="00C6086E" w:rsidRDefault="00C6086E">
          <w:pPr>
            <w:pStyle w:val="RdaliaLgende"/>
          </w:pPr>
        </w:p>
      </w:tc>
      <w:tc>
        <w:tcPr>
          <w:tcW w:w="3071" w:type="dxa"/>
          <w:tcBorders>
            <w:bottom w:val="single" w:sz="4" w:space="0" w:color="000000"/>
          </w:tcBorders>
          <w:tcMar>
            <w:top w:w="0" w:type="dxa"/>
            <w:left w:w="70" w:type="dxa"/>
            <w:bottom w:w="0" w:type="dxa"/>
            <w:right w:w="70" w:type="dxa"/>
          </w:tcMar>
        </w:tcPr>
        <w:p w14:paraId="10139F32" w14:textId="77777777" w:rsidR="00C6086E" w:rsidRDefault="00D90AF8">
          <w:pPr>
            <w:pStyle w:val="RdaliaLgende"/>
            <w:jc w:val="right"/>
          </w:pPr>
          <w:r>
            <w:t xml:space="preserve">Procédure : 2026MA000004 </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423C"/>
    <w:multiLevelType w:val="multilevel"/>
    <w:tmpl w:val="50567C22"/>
    <w:styleLink w:val="LFO22"/>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77A7FF0"/>
    <w:multiLevelType w:val="multilevel"/>
    <w:tmpl w:val="B7A6F71C"/>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20F6F98"/>
    <w:multiLevelType w:val="multilevel"/>
    <w:tmpl w:val="D5AA70DA"/>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31C4CF9"/>
    <w:multiLevelType w:val="multilevel"/>
    <w:tmpl w:val="7BF83F92"/>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E8C0A20"/>
    <w:multiLevelType w:val="multilevel"/>
    <w:tmpl w:val="46D60388"/>
    <w:styleLink w:val="LFO1"/>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 w15:restartNumberingAfterBreak="0">
    <w:nsid w:val="2E826977"/>
    <w:multiLevelType w:val="multilevel"/>
    <w:tmpl w:val="7772C95A"/>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402B6EC9"/>
    <w:multiLevelType w:val="multilevel"/>
    <w:tmpl w:val="B14AE094"/>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C6D332A"/>
    <w:multiLevelType w:val="multilevel"/>
    <w:tmpl w:val="FDA4435E"/>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4D9810AD"/>
    <w:multiLevelType w:val="multilevel"/>
    <w:tmpl w:val="CDDAB0E2"/>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580A3CCB"/>
    <w:multiLevelType w:val="multilevel"/>
    <w:tmpl w:val="CCD0F0D0"/>
    <w:styleLink w:val="LFO2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0" w15:restartNumberingAfterBreak="0">
    <w:nsid w:val="615411E9"/>
    <w:multiLevelType w:val="multilevel"/>
    <w:tmpl w:val="A4AE47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3E45FFF"/>
    <w:multiLevelType w:val="multilevel"/>
    <w:tmpl w:val="2718439A"/>
    <w:styleLink w:val="LFO5"/>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44B4FE5"/>
    <w:multiLevelType w:val="multilevel"/>
    <w:tmpl w:val="AA54F39A"/>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625703E"/>
    <w:multiLevelType w:val="multilevel"/>
    <w:tmpl w:val="B63C97AE"/>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6B7E17B5"/>
    <w:multiLevelType w:val="multilevel"/>
    <w:tmpl w:val="54F491B0"/>
    <w:styleLink w:val="WWOutlineListStyle8"/>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6F166F93"/>
    <w:multiLevelType w:val="multilevel"/>
    <w:tmpl w:val="4022E722"/>
    <w:styleLink w:val="LFO24"/>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72322C63"/>
    <w:multiLevelType w:val="multilevel"/>
    <w:tmpl w:val="F7EE2788"/>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A76551F"/>
    <w:multiLevelType w:val="multilevel"/>
    <w:tmpl w:val="A5C4F2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B9C7440"/>
    <w:multiLevelType w:val="multilevel"/>
    <w:tmpl w:val="22C665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E431B53"/>
    <w:multiLevelType w:val="multilevel"/>
    <w:tmpl w:val="E478897E"/>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98673672">
    <w:abstractNumId w:val="14"/>
  </w:num>
  <w:num w:numId="2" w16cid:durableId="140006476">
    <w:abstractNumId w:val="3"/>
  </w:num>
  <w:num w:numId="3" w16cid:durableId="256256422">
    <w:abstractNumId w:val="5"/>
  </w:num>
  <w:num w:numId="4" w16cid:durableId="179242904">
    <w:abstractNumId w:val="16"/>
  </w:num>
  <w:num w:numId="5" w16cid:durableId="557933935">
    <w:abstractNumId w:val="19"/>
  </w:num>
  <w:num w:numId="6" w16cid:durableId="1608803876">
    <w:abstractNumId w:val="2"/>
  </w:num>
  <w:num w:numId="7" w16cid:durableId="7754114">
    <w:abstractNumId w:val="7"/>
  </w:num>
  <w:num w:numId="8" w16cid:durableId="130370291">
    <w:abstractNumId w:val="6"/>
  </w:num>
  <w:num w:numId="9" w16cid:durableId="1465930045">
    <w:abstractNumId w:val="1"/>
  </w:num>
  <w:num w:numId="10" w16cid:durableId="963198053">
    <w:abstractNumId w:val="13"/>
  </w:num>
  <w:num w:numId="11" w16cid:durableId="1995597996">
    <w:abstractNumId w:val="4"/>
  </w:num>
  <w:num w:numId="12" w16cid:durableId="2146584366">
    <w:abstractNumId w:val="11"/>
  </w:num>
  <w:num w:numId="13" w16cid:durableId="325286578">
    <w:abstractNumId w:val="12"/>
  </w:num>
  <w:num w:numId="14" w16cid:durableId="927228951">
    <w:abstractNumId w:val="8"/>
  </w:num>
  <w:num w:numId="15" w16cid:durableId="1552182094">
    <w:abstractNumId w:val="0"/>
  </w:num>
  <w:num w:numId="16" w16cid:durableId="1962639351">
    <w:abstractNumId w:val="9"/>
  </w:num>
  <w:num w:numId="17" w16cid:durableId="1598636589">
    <w:abstractNumId w:val="15"/>
  </w:num>
  <w:num w:numId="18" w16cid:durableId="1928420334">
    <w:abstractNumId w:val="12"/>
  </w:num>
  <w:num w:numId="19" w16cid:durableId="844591404">
    <w:abstractNumId w:val="0"/>
  </w:num>
  <w:num w:numId="20" w16cid:durableId="1142844835">
    <w:abstractNumId w:val="8"/>
  </w:num>
  <w:num w:numId="21" w16cid:durableId="550729298">
    <w:abstractNumId w:val="10"/>
  </w:num>
  <w:num w:numId="22" w16cid:durableId="433938694">
    <w:abstractNumId w:val="18"/>
  </w:num>
  <w:num w:numId="23" w16cid:durableId="128081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15D"/>
    <w:rsid w:val="0005310F"/>
    <w:rsid w:val="00094EA8"/>
    <w:rsid w:val="000A481C"/>
    <w:rsid w:val="000F4A59"/>
    <w:rsid w:val="00175B44"/>
    <w:rsid w:val="001C32E3"/>
    <w:rsid w:val="00242330"/>
    <w:rsid w:val="002433E6"/>
    <w:rsid w:val="00326839"/>
    <w:rsid w:val="003471D1"/>
    <w:rsid w:val="003624BE"/>
    <w:rsid w:val="003857FE"/>
    <w:rsid w:val="00394D03"/>
    <w:rsid w:val="0043710C"/>
    <w:rsid w:val="0048428E"/>
    <w:rsid w:val="004A12F5"/>
    <w:rsid w:val="005344D1"/>
    <w:rsid w:val="00547F6C"/>
    <w:rsid w:val="0057671C"/>
    <w:rsid w:val="005E5B85"/>
    <w:rsid w:val="00677760"/>
    <w:rsid w:val="006A0C16"/>
    <w:rsid w:val="006C6B7A"/>
    <w:rsid w:val="00800A22"/>
    <w:rsid w:val="00827CAE"/>
    <w:rsid w:val="008518F8"/>
    <w:rsid w:val="00932B26"/>
    <w:rsid w:val="0097199E"/>
    <w:rsid w:val="00A07308"/>
    <w:rsid w:val="00AA015D"/>
    <w:rsid w:val="00C138D7"/>
    <w:rsid w:val="00C6086E"/>
    <w:rsid w:val="00C8661F"/>
    <w:rsid w:val="00D02D87"/>
    <w:rsid w:val="00D32B04"/>
    <w:rsid w:val="00D772D3"/>
    <w:rsid w:val="00D90AF8"/>
    <w:rsid w:val="00DA6196"/>
    <w:rsid w:val="00E46D28"/>
    <w:rsid w:val="00E60043"/>
    <w:rsid w:val="00E65715"/>
    <w:rsid w:val="00EF7261"/>
    <w:rsid w:val="00FA0806"/>
    <w:rsid w:val="03590A4B"/>
    <w:rsid w:val="326DE2BD"/>
    <w:rsid w:val="3CB9F4BE"/>
    <w:rsid w:val="47CF6D37"/>
    <w:rsid w:val="58B7C59F"/>
    <w:rsid w:val="5AED1C61"/>
    <w:rsid w:val="76492C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5A063"/>
  <w15:docId w15:val="{DC57CD94-F4AC-4806-BDA9-1B77571AF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8">
    <w:name w:val="WW_OutlineListStyle_8"/>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3"/>
      </w:numPr>
    </w:pPr>
  </w:style>
  <w:style w:type="paragraph" w:customStyle="1" w:styleId="RdaliaTableau">
    <w:name w:val="Rédalia : Tableau"/>
    <w:basedOn w:val="RedaliaNormal"/>
    <w:pPr>
      <w:numPr>
        <w:numId w:val="11"/>
      </w:numPr>
    </w:pPr>
    <w:rPr>
      <w:b/>
      <w:color w:val="0000FF"/>
    </w:rPr>
  </w:style>
  <w:style w:type="paragraph" w:customStyle="1" w:styleId="RdaliaTextemasqu">
    <w:name w:val="Rédalia : Texte masqué"/>
    <w:basedOn w:val="RdaliaRetraitniveau1"/>
    <w:pPr>
      <w:numPr>
        <w:numId w:val="12"/>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14"/>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style>
  <w:style w:type="paragraph" w:styleId="Pieddepage">
    <w:name w:val="footer"/>
    <w:basedOn w:val="HeaderandFooter"/>
  </w:style>
  <w:style w:type="paragraph" w:customStyle="1" w:styleId="RedaliaRetrait2avecpuce">
    <w:name w:val="Redalia : Retrait 2 avec puce"/>
    <w:basedOn w:val="RedaliaRetraitavecpuce"/>
    <w:pPr>
      <w:numPr>
        <w:numId w:val="15"/>
      </w:numPr>
      <w:tabs>
        <w:tab w:val="clear" w:pos="8505"/>
        <w:tab w:val="left" w:pos="-4059"/>
        <w:tab w:val="left" w:leader="dot" w:pos="2745"/>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663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3033"/>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basedOn w:val="Titre1"/>
    <w:next w:val="Normal"/>
    <w:pPr>
      <w:keepLines/>
      <w:widowControl/>
      <w:spacing w:before="0" w:after="0"/>
    </w:pPr>
    <w:rPr>
      <w:rFonts w:ascii="Calibri Light" w:eastAsia="Calibri Light" w:hAnsi="Calibri Light" w:cs="Calibri Light"/>
      <w:b w:val="0"/>
      <w:color w:val="2E74B5"/>
      <w:kern w:val="0"/>
      <w:szCs w:val="32"/>
    </w:rPr>
  </w:style>
  <w:style w:type="paragraph" w:customStyle="1" w:styleId="western">
    <w:name w:val="western"/>
    <w:basedOn w:val="Normal"/>
    <w:pPr>
      <w:widowControl/>
      <w:spacing w:before="100" w:after="142" w:line="276" w:lineRule="auto"/>
      <w:ind w:right="-23" w:firstLine="578"/>
      <w:jc w:val="both"/>
    </w:pPr>
    <w:rPr>
      <w:rFonts w:ascii="Century Gothic" w:eastAsia="Century Gothic" w:hAnsi="Century Gothic" w:cs="Century Gothic"/>
      <w:color w:val="000000"/>
      <w:sz w:val="20"/>
    </w:rPr>
  </w:style>
  <w:style w:type="paragraph" w:styleId="NormalWeb">
    <w:name w:val="Normal (Web)"/>
    <w:basedOn w:val="Normal"/>
    <w:pPr>
      <w:widowControl/>
      <w:spacing w:before="100" w:after="142" w:line="276" w:lineRule="auto"/>
      <w:ind w:right="-23" w:firstLine="578"/>
      <w:jc w:val="both"/>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styleId="Lienhypertexte">
    <w:name w:val="Hyperlink"/>
    <w:rPr>
      <w:rFonts w:ascii="Arial" w:eastAsia="Arial" w:hAnsi="Arial" w:cs="Arial"/>
      <w:color w:val="0000FF"/>
      <w:u w:val="singl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Internetlink">
    <w:name w:val="Internet link"/>
    <w:rPr>
      <w:color w:val="000080"/>
      <w:u w:val="single"/>
    </w:rPr>
  </w:style>
  <w:style w:type="character" w:customStyle="1" w:styleId="IndexLink">
    <w:name w:val="Index Link"/>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Arial" w:eastAsia="Arial" w:hAnsi="Arial" w:cs="Arial"/>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Arial" w:eastAsia="Arial" w:hAnsi="Arial" w:cs="Arial"/>
      <w:b/>
      <w:bCs/>
    </w:rPr>
  </w:style>
  <w:style w:type="paragraph" w:styleId="Paragraphedeliste">
    <w:name w:val="List Paragraph"/>
    <w:basedOn w:val="Normal"/>
    <w:pPr>
      <w:ind w:left="720"/>
      <w:contextualSpacing/>
    </w:pPr>
  </w:style>
  <w:style w:type="numbering" w:customStyle="1" w:styleId="WWOutlineListStyle7">
    <w:name w:val="WW_OutlineListStyle_7"/>
    <w:basedOn w:val="Aucuneliste"/>
    <w:pPr>
      <w:numPr>
        <w:numId w:val="2"/>
      </w:numPr>
    </w:pPr>
  </w:style>
  <w:style w:type="numbering" w:customStyle="1" w:styleId="WWOutlineListStyle6">
    <w:name w:val="WW_OutlineListStyle_6"/>
    <w:basedOn w:val="Aucuneliste"/>
    <w:pPr>
      <w:numPr>
        <w:numId w:val="3"/>
      </w:numPr>
    </w:pPr>
  </w:style>
  <w:style w:type="numbering" w:customStyle="1" w:styleId="WWOutlineListStyle5">
    <w:name w:val="WW_OutlineListStyle_5"/>
    <w:basedOn w:val="Aucuneliste"/>
    <w:pPr>
      <w:numPr>
        <w:numId w:val="4"/>
      </w:numPr>
    </w:pPr>
  </w:style>
  <w:style w:type="numbering" w:customStyle="1" w:styleId="WWOutlineListStyle4">
    <w:name w:val="WW_OutlineListStyle_4"/>
    <w:basedOn w:val="Aucuneliste"/>
    <w:pPr>
      <w:numPr>
        <w:numId w:val="5"/>
      </w:numPr>
    </w:pPr>
  </w:style>
  <w:style w:type="numbering" w:customStyle="1" w:styleId="WWOutlineListStyle3">
    <w:name w:val="WW_OutlineListStyle_3"/>
    <w:basedOn w:val="Aucuneliste"/>
    <w:pPr>
      <w:numPr>
        <w:numId w:val="6"/>
      </w:numPr>
    </w:pPr>
  </w:style>
  <w:style w:type="numbering" w:customStyle="1" w:styleId="WWOutlineListStyle2">
    <w:name w:val="WW_OutlineListStyle_2"/>
    <w:basedOn w:val="Aucuneliste"/>
    <w:pPr>
      <w:numPr>
        <w:numId w:val="7"/>
      </w:numPr>
    </w:pPr>
  </w:style>
  <w:style w:type="numbering" w:customStyle="1" w:styleId="WWOutlineListStyle1">
    <w:name w:val="WW_OutlineListStyle_1"/>
    <w:basedOn w:val="Aucuneliste"/>
    <w:pPr>
      <w:numPr>
        <w:numId w:val="8"/>
      </w:numPr>
    </w:pPr>
  </w:style>
  <w:style w:type="numbering" w:customStyle="1" w:styleId="WWOutlineListStyle">
    <w:name w:val="WW_OutlineListStyle"/>
    <w:basedOn w:val="Aucuneliste"/>
    <w:pPr>
      <w:numPr>
        <w:numId w:val="9"/>
      </w:numPr>
    </w:pPr>
  </w:style>
  <w:style w:type="numbering" w:customStyle="1" w:styleId="Outline">
    <w:name w:val="Outline"/>
    <w:basedOn w:val="Aucuneliste"/>
    <w:pPr>
      <w:numPr>
        <w:numId w:val="10"/>
      </w:numPr>
    </w:pPr>
  </w:style>
  <w:style w:type="numbering" w:customStyle="1" w:styleId="LFO1">
    <w:name w:val="LFO1"/>
    <w:basedOn w:val="Aucuneliste"/>
    <w:pPr>
      <w:numPr>
        <w:numId w:val="11"/>
      </w:numPr>
    </w:pPr>
  </w:style>
  <w:style w:type="numbering" w:customStyle="1" w:styleId="LFO5">
    <w:name w:val="LFO5"/>
    <w:basedOn w:val="Aucuneliste"/>
    <w:pPr>
      <w:numPr>
        <w:numId w:val="12"/>
      </w:numPr>
    </w:pPr>
  </w:style>
  <w:style w:type="numbering" w:customStyle="1" w:styleId="LFO6">
    <w:name w:val="LFO6"/>
    <w:basedOn w:val="Aucuneliste"/>
    <w:pPr>
      <w:numPr>
        <w:numId w:val="13"/>
      </w:numPr>
    </w:pPr>
  </w:style>
  <w:style w:type="numbering" w:customStyle="1" w:styleId="LFO21">
    <w:name w:val="LFO21"/>
    <w:basedOn w:val="Aucuneliste"/>
    <w:pPr>
      <w:numPr>
        <w:numId w:val="14"/>
      </w:numPr>
    </w:pPr>
  </w:style>
  <w:style w:type="numbering" w:customStyle="1" w:styleId="LFO22">
    <w:name w:val="LFO22"/>
    <w:basedOn w:val="Aucuneliste"/>
    <w:pPr>
      <w:numPr>
        <w:numId w:val="15"/>
      </w:numPr>
    </w:pPr>
  </w:style>
  <w:style w:type="numbering" w:customStyle="1" w:styleId="LFO23">
    <w:name w:val="LFO23"/>
    <w:basedOn w:val="Aucuneliste"/>
    <w:pPr>
      <w:numPr>
        <w:numId w:val="16"/>
      </w:numPr>
    </w:pPr>
  </w:style>
  <w:style w:type="numbering" w:customStyle="1" w:styleId="LFO24">
    <w:name w:val="LFO24"/>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lierc\OneDrive%20-%20ADEME\Documents\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lia</Template>
  <TotalTime>10</TotalTime>
  <Pages>9</Pages>
  <Words>1552</Words>
  <Characters>8538</Characters>
  <Application>Microsoft Office Word</Application>
  <DocSecurity>0</DocSecurity>
  <Lines>71</Lines>
  <Paragraphs>20</Paragraphs>
  <ScaleCrop>false</ScaleCrop>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BIANCARDINI Vanina</cp:lastModifiedBy>
  <cp:revision>15</cp:revision>
  <dcterms:created xsi:type="dcterms:W3CDTF">2026-01-30T09:43:00Z</dcterms:created>
  <dcterms:modified xsi:type="dcterms:W3CDTF">2026-03-10T13:21:00Z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y fmtid="{D5CDD505-2E9C-101B-9397-08002B2CF9AE}" pid="11" name="MSIP_Label_98ce3bfb-fff1-481a-835b-0a342757958d_Enabled">
    <vt:lpwstr>true</vt:lpwstr>
  </property>
  <property fmtid="{D5CDD505-2E9C-101B-9397-08002B2CF9AE}" pid="12" name="MSIP_Label_98ce3bfb-fff1-481a-835b-0a342757958d_SetDate">
    <vt:lpwstr>2025-12-15T10:43:01Z</vt:lpwstr>
  </property>
  <property fmtid="{D5CDD505-2E9C-101B-9397-08002B2CF9AE}" pid="13" name="MSIP_Label_98ce3bfb-fff1-481a-835b-0a342757958d_Method">
    <vt:lpwstr>Standard</vt:lpwstr>
  </property>
  <property fmtid="{D5CDD505-2E9C-101B-9397-08002B2CF9AE}" pid="14" name="MSIP_Label_98ce3bfb-fff1-481a-835b-0a342757958d_Name">
    <vt:lpwstr>C0 - Public</vt:lpwstr>
  </property>
  <property fmtid="{D5CDD505-2E9C-101B-9397-08002B2CF9AE}" pid="15" name="MSIP_Label_98ce3bfb-fff1-481a-835b-0a342757958d_SiteId">
    <vt:lpwstr>cb6c2492-4a85-4b15-85a1-ed94d47e5849</vt:lpwstr>
  </property>
  <property fmtid="{D5CDD505-2E9C-101B-9397-08002B2CF9AE}" pid="16" name="MSIP_Label_98ce3bfb-fff1-481a-835b-0a342757958d_ActionId">
    <vt:lpwstr>3e83c93c-8174-4859-8244-a464f0c16bc7</vt:lpwstr>
  </property>
  <property fmtid="{D5CDD505-2E9C-101B-9397-08002B2CF9AE}" pid="17" name="MSIP_Label_98ce3bfb-fff1-481a-835b-0a342757958d_ContentBits">
    <vt:lpwstr>0</vt:lpwstr>
  </property>
  <property fmtid="{D5CDD505-2E9C-101B-9397-08002B2CF9AE}" pid="18" name="MSIP_Label_98ce3bfb-fff1-481a-835b-0a342757958d_Tag">
    <vt:lpwstr>10, 3, 0, 1</vt:lpwstr>
  </property>
</Properties>
</file>